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63" w:type="pct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"/>
        <w:gridCol w:w="9716"/>
        <w:gridCol w:w="21"/>
      </w:tblGrid>
      <w:tr w:rsidR="00D05ADD" w:rsidRPr="00AB646E" w14:paraId="1E10F36C" w14:textId="77777777" w:rsidTr="00623E64">
        <w:trPr>
          <w:gridAfter w:val="1"/>
          <w:wAfter w:w="11" w:type="pct"/>
          <w:trHeight w:val="1098"/>
        </w:trPr>
        <w:tc>
          <w:tcPr>
            <w:tcW w:w="49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EC70C" w14:textId="77777777" w:rsidR="00B72B8E" w:rsidRPr="00F30D27" w:rsidRDefault="00174A07" w:rsidP="00684409">
            <w:pPr>
              <w:pStyle w:val="Corpo"/>
              <w:spacing w:line="276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DICHIARAZIONE DI COMPLETAMENTO </w:t>
            </w:r>
            <w:r w:rsidR="00146C6B" w:rsidRPr="00F30D27">
              <w:rPr>
                <w:rFonts w:ascii="Garamond" w:hAnsi="Garamond" w:cs="Arial"/>
                <w:b/>
                <w:sz w:val="28"/>
                <w:szCs w:val="28"/>
              </w:rPr>
              <w:t>DEGLI INTERVENTI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AI FINI ATTESTAZIONE CONSEGUIMENTO </w:t>
            </w:r>
            <w:r w:rsidR="00B72B8E" w:rsidRPr="00F30D27">
              <w:rPr>
                <w:rFonts w:ascii="Garamond" w:hAnsi="Garamond" w:cs="Arial"/>
                <w:b/>
                <w:sz w:val="28"/>
                <w:szCs w:val="28"/>
              </w:rPr>
              <w:t>DEGLI OBIETTIVI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PNRR</w:t>
            </w:r>
          </w:p>
          <w:p w14:paraId="6BADBA79" w14:textId="5A506F61" w:rsidR="00684409" w:rsidRDefault="00B72B8E" w:rsidP="00623E64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4"/>
              </w:rPr>
              <w:t>MISURA</w:t>
            </w:r>
            <w:r w:rsidR="00EC5D6E">
              <w:rPr>
                <w:rFonts w:ascii="Garamond" w:hAnsi="Garamond" w:cs="Arial"/>
                <w:b/>
                <w:sz w:val="24"/>
              </w:rPr>
              <w:t xml:space="preserve"> PNRR</w:t>
            </w:r>
            <w:r w:rsidRPr="00684409">
              <w:rPr>
                <w:rFonts w:ascii="Garamond" w:hAnsi="Garamond" w:cs="Arial"/>
                <w:b/>
                <w:sz w:val="24"/>
              </w:rPr>
              <w:t xml:space="preserve"> M2C2 I.4.1 </w:t>
            </w:r>
            <w:r w:rsidR="00AB646E" w:rsidRPr="00684409">
              <w:rPr>
                <w:rFonts w:ascii="Garamond" w:hAnsi="Garamond" w:cs="Arial"/>
                <w:b/>
                <w:sz w:val="24"/>
              </w:rPr>
              <w:t>–</w:t>
            </w:r>
            <w:r w:rsidRPr="00684409">
              <w:rPr>
                <w:rFonts w:ascii="Garamond" w:hAnsi="Garamond" w:cs="Arial"/>
                <w:b/>
                <w:sz w:val="24"/>
              </w:rPr>
              <w:t xml:space="preserve"> </w:t>
            </w:r>
            <w:r w:rsidR="00684409" w:rsidRPr="00684409">
              <w:rPr>
                <w:rFonts w:ascii="Garamond" w:hAnsi="Garamond" w:cs="Arial"/>
                <w:b/>
                <w:sz w:val="24"/>
              </w:rPr>
              <w:t>sub-investimento M2C2 I.4.1.</w:t>
            </w:r>
            <w:r w:rsidR="00E1395E">
              <w:rPr>
                <w:rFonts w:ascii="Garamond" w:hAnsi="Garamond" w:cs="Arial"/>
                <w:b/>
                <w:sz w:val="24"/>
              </w:rPr>
              <w:t>1</w:t>
            </w:r>
          </w:p>
          <w:p w14:paraId="2EEA74E4" w14:textId="7CAF8507" w:rsidR="00623E64" w:rsidRPr="00684409" w:rsidRDefault="00623E64" w:rsidP="00623E64">
            <w:pPr>
              <w:pStyle w:val="Corpo"/>
              <w:spacing w:after="0" w:line="360" w:lineRule="auto"/>
              <w:jc w:val="center"/>
              <w:rPr>
                <w:rFonts w:ascii="Garamond" w:hAnsi="Garamond" w:cs="Arial"/>
                <w:b/>
                <w:sz w:val="24"/>
              </w:rPr>
            </w:pPr>
            <w:r>
              <w:rPr>
                <w:rFonts w:ascii="Garamond" w:hAnsi="Garamond" w:cs="Arial"/>
                <w:b/>
                <w:sz w:val="24"/>
              </w:rPr>
              <w:t>CICLOVIE TURISTICHE</w:t>
            </w:r>
          </w:p>
          <w:p w14:paraId="4FB6B10F" w14:textId="77777777" w:rsidR="00623E64" w:rsidRDefault="00623E64" w:rsidP="00623E64">
            <w:pPr>
              <w:pStyle w:val="Corpo"/>
              <w:spacing w:before="0" w:after="0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</w:p>
          <w:p w14:paraId="1E10F36B" w14:textId="7449D67F" w:rsidR="00D05ADD" w:rsidRPr="00684409" w:rsidRDefault="00684409" w:rsidP="00AB646E">
            <w:pPr>
              <w:pStyle w:val="Corp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8"/>
                <w:szCs w:val="28"/>
              </w:rPr>
              <w:t>TA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 xml:space="preserve">RGET 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M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2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C2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-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23</w:t>
            </w:r>
          </w:p>
        </w:tc>
      </w:tr>
      <w:tr w:rsidR="005576DD" w:rsidRPr="00F30D27" w14:paraId="1E10F37F" w14:textId="77777777" w:rsidTr="00230F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1" w:type="pct"/>
          </w:tcPr>
          <w:p w14:paraId="1E10F36D" w14:textId="77777777" w:rsidR="009A7596" w:rsidRPr="00F30D27" w:rsidRDefault="009A7596" w:rsidP="000E68EF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89" w:type="pct"/>
            <w:gridSpan w:val="2"/>
          </w:tcPr>
          <w:p w14:paraId="01EE3419" w14:textId="77777777" w:rsidR="004E34B3" w:rsidRPr="00F30D27" w:rsidRDefault="004E34B3" w:rsidP="00230F28">
            <w:pPr>
              <w:rPr>
                <w:rFonts w:ascii="Garamond" w:hAnsi="Garamond"/>
                <w:sz w:val="22"/>
                <w:szCs w:val="22"/>
              </w:rPr>
            </w:pPr>
          </w:p>
          <w:tbl>
            <w:tblPr>
              <w:tblW w:w="491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51"/>
              <w:gridCol w:w="4819"/>
            </w:tblGrid>
            <w:tr w:rsidR="00B72B8E" w:rsidRPr="00F30D27" w14:paraId="01657727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333365" w14:textId="77777777" w:rsidR="00EC5D6E" w:rsidRDefault="00EC5D6E" w:rsidP="00230F2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</w:p>
                <w:p w14:paraId="73C4D193" w14:textId="5ACDC609" w:rsidR="00B72B8E" w:rsidRPr="00F30D27" w:rsidRDefault="00B72B8E" w:rsidP="00230F2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INVESTIMENTO: 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M2C2 I.4.1.</w:t>
                  </w:r>
                  <w:r w:rsidR="00E1395E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1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 xml:space="preserve"> “Ciclovie </w:t>
                  </w:r>
                  <w:r w:rsidR="00E1395E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turistiche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”</w:t>
                  </w:r>
                </w:p>
                <w:p w14:paraId="076FFD8E" w14:textId="2D4BF341" w:rsidR="002C29EC" w:rsidRPr="00F30D27" w:rsidRDefault="002C29EC" w:rsidP="00230F2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 LIVELLO: _________________________________</w:t>
                  </w:r>
                  <w:r w:rsidR="00F30D27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</w:t>
                  </w:r>
                  <w:r w:rsidR="00EC5D6E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  <w:p w14:paraId="51B476DF" w14:textId="2D9E4F10" w:rsidR="00EC5D6E" w:rsidRPr="00F30D27" w:rsidRDefault="00EC5D6E" w:rsidP="00EC5D6E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SOGGETTO ATTUATORE DI </w:t>
                  </w:r>
                  <w:r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 LIVELLO: _______________________________________</w:t>
                  </w:r>
                </w:p>
                <w:p w14:paraId="575F62FD" w14:textId="55BFC14E" w:rsidR="00B72B8E" w:rsidRPr="00F30D27" w:rsidRDefault="00B72B8E" w:rsidP="00230F2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TITOLO INTERVENTO: _____________________________________________________</w:t>
                  </w:r>
                  <w:r w:rsidR="00684409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EC5D6E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B72B8E" w:rsidRPr="00F30D27" w14:paraId="634F381C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D52091" w14:textId="3867AC1F" w:rsidR="005E4EC1" w:rsidRPr="00F30D27" w:rsidRDefault="00B72B8E" w:rsidP="00230F28">
                  <w:pPr>
                    <w:spacing w:line="480" w:lineRule="auto"/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CUP: __________________________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  CLP</w:t>
                  </w:r>
                  <w:r w:rsidR="002C29EC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(eventuale)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 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EC5D6E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EC5D6E" w:rsidRPr="00F30D27" w14:paraId="37CC4731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740976" w14:textId="77777777" w:rsidR="00EC5D6E" w:rsidRPr="00F30D27" w:rsidRDefault="00EC5D6E" w:rsidP="00EC5D6E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</w:p>
                <w:p w14:paraId="333949AD" w14:textId="009BDBF2" w:rsidR="00EC5D6E" w:rsidRPr="00F30D27" w:rsidRDefault="00EC5D6E" w:rsidP="00EC5D6E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  <w:r w:rsidRPr="00F30D27">
                    <w:rPr>
                      <w:i/>
                      <w:iCs/>
                      <w:sz w:val="22"/>
                      <w:szCs w:val="22"/>
                    </w:rPr>
                    <w:t>[Sezione da compilare per i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l</w:t>
                  </w:r>
                  <w:r w:rsidRPr="00F30D27">
                    <w:rPr>
                      <w:i/>
                      <w:iCs/>
                      <w:sz w:val="22"/>
                      <w:szCs w:val="22"/>
                    </w:rPr>
                    <w:t xml:space="preserve"> contratto 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principale</w:t>
                  </w:r>
                  <w:r w:rsidRPr="00F30D27">
                    <w:rPr>
                      <w:i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35079F" w:rsidRPr="00F30D27" w14:paraId="75A5F555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7C7B9" w14:textId="4637B066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Convenzione/Accordo Quadro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/Contratto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  <w:p w14:paraId="04D14FF0" w14:textId="518F6B02" w:rsidR="009049F6" w:rsidRPr="00F30D27" w:rsidRDefault="009049F6" w:rsidP="00230F28">
                  <w:pPr>
                    <w:rPr>
                      <w:rFonts w:ascii="Garamond" w:eastAsia="Arial" w:hAnsi="Garamond" w:cs="Arial"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518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F45D23" w14:textId="75A6C876" w:rsidR="0035079F" w:rsidRPr="00F30D27" w:rsidRDefault="0035079F" w:rsidP="00230F28">
                  <w:pPr>
                    <w:pStyle w:val="00testotabella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  <w:tr w:rsidR="0035079F" w:rsidRPr="00F30D27" w14:paraId="2049906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0922C" w14:textId="01591987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Oggetto della Convenzione/dell’A.Q.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/</w:t>
                  </w:r>
                  <w:r w:rsidR="0023225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del 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  <w:p w14:paraId="534BA8A4" w14:textId="31C8044F" w:rsidR="009049F6" w:rsidRPr="00F30D27" w:rsidRDefault="009049F6" w:rsidP="00230F28">
                  <w:pPr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917BDD" w14:textId="02CBC412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00A4EEE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83AEA" w14:textId="19A49DE6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CIG: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8F5A8" w14:textId="5E2D9452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2D5E5F33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DA8861" w14:textId="22942667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 Applicativo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EC23C" w14:textId="24ECF292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i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523EFB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0E0710" w14:textId="15938871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CIG </w:t>
                  </w:r>
                  <w:r w:rsidR="00AB646E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d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erivato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31D0CB" w14:textId="45B7B45A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4A8BE50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2FA1A3" w14:textId="4C0A6036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 xml:space="preserve">Oggetto del </w:t>
                  </w:r>
                  <w:r w:rsidR="00146C6B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8B1C6" w14:textId="32BCC5A3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15BC48D4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3273A9" w14:textId="67D887BF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Committente: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BC2C9" w14:textId="73EF9BA2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868760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F33BC" w14:textId="28C7CD83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Direzione Lavori: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C0AAE2" w14:textId="2ECE42A1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6AD0A4B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15CC4" w14:textId="5752F502" w:rsidR="0035079F" w:rsidRPr="00F30D27" w:rsidRDefault="0035079F" w:rsidP="00230F28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Appaltatore:</w:t>
                  </w:r>
                </w:p>
              </w:tc>
              <w:tc>
                <w:tcPr>
                  <w:tcW w:w="2518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09190" w14:textId="08292B80" w:rsidR="0035079F" w:rsidRPr="00F30D27" w:rsidRDefault="0035079F" w:rsidP="00230F28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E10F37D" w14:textId="77777777" w:rsidR="009A7596" w:rsidRPr="00F30D27" w:rsidRDefault="009A7596" w:rsidP="00230F28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35BE0C46" w14:textId="77777777" w:rsidR="004E34B3" w:rsidRPr="00F30D27" w:rsidRDefault="004E34B3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1849DC85" w14:textId="193C745A" w:rsidR="006D386D" w:rsidRPr="00F30D27" w:rsidRDefault="0054448B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PREMESSO</w:t>
      </w:r>
      <w:r w:rsidR="004A57C6" w:rsidRPr="00F30D27">
        <w:rPr>
          <w:rFonts w:ascii="Garamond" w:hAnsi="Garamond" w:cs="Arial"/>
          <w:b/>
          <w:sz w:val="22"/>
          <w:szCs w:val="22"/>
        </w:rPr>
        <w:t xml:space="preserve"> CHE</w:t>
      </w:r>
    </w:p>
    <w:p w14:paraId="6AAFBA72" w14:textId="77777777" w:rsidR="000D5C82" w:rsidRPr="00F30D27" w:rsidRDefault="000D5C82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47EC71CD" w14:textId="614BD4E5" w:rsidR="00947EE4" w:rsidRPr="00F30D27" w:rsidRDefault="00947EE4" w:rsidP="00F30D27">
      <w:pPr>
        <w:pStyle w:val="00elencotratto"/>
        <w:numPr>
          <w:ilvl w:val="0"/>
          <w:numId w:val="46"/>
        </w:numPr>
        <w:spacing w:after="120" w:line="276" w:lineRule="auto"/>
        <w:ind w:left="568" w:hanging="425"/>
      </w:pPr>
      <w:r w:rsidRPr="00F30D27">
        <w:t xml:space="preserve">a seguito di Gara </w:t>
      </w:r>
      <w:r w:rsidR="007822A7" w:rsidRPr="00F30D27">
        <w:t>(</w:t>
      </w:r>
      <w:r w:rsidR="006F1697" w:rsidRPr="00F30D27">
        <w:t xml:space="preserve">o </w:t>
      </w:r>
      <w:r w:rsidR="00FD2F07" w:rsidRPr="00F30D27">
        <w:t>altra procedura equivalente</w:t>
      </w:r>
      <w:r w:rsidR="007822A7" w:rsidRPr="00F30D27">
        <w:t>)</w:t>
      </w:r>
      <w:r w:rsidR="006F1697" w:rsidRPr="00F30D27">
        <w:t xml:space="preserve"> </w:t>
      </w:r>
      <w:r w:rsidR="00146C6B" w:rsidRPr="00F30D27">
        <w:t>CIG</w:t>
      </w:r>
      <w:r w:rsidRPr="00F30D27">
        <w:t xml:space="preserve"> n.</w:t>
      </w:r>
      <w:r w:rsidR="007B6BAD" w:rsidRPr="00F30D27">
        <w:rPr>
          <w:rFonts w:eastAsia="Arial"/>
          <w:color w:val="000000"/>
        </w:rPr>
        <w:t xml:space="preserve"> _</w:t>
      </w:r>
      <w:r w:rsidR="00B72B8E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, in data </w:t>
      </w:r>
      <w:r w:rsidR="00684409" w:rsidRPr="00F30D27">
        <w:t>___</w:t>
      </w:r>
      <w:r w:rsidR="000D5C82" w:rsidRPr="00F30D27">
        <w:t>_</w:t>
      </w:r>
      <w:r w:rsidR="00684409" w:rsidRPr="00F30D27">
        <w:t>_</w:t>
      </w:r>
      <w:r w:rsidR="000D5C82" w:rsidRPr="00F30D27">
        <w:t>_</w:t>
      </w:r>
      <w:r w:rsidR="00684409" w:rsidRPr="00F30D27">
        <w:t>__</w:t>
      </w:r>
      <w:r w:rsidR="007B6BAD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</w:t>
      </w:r>
      <w:r w:rsidR="00B72B8E" w:rsidRPr="00F30D27">
        <w:rPr>
          <w:rFonts w:eastAsia="Arial"/>
          <w:color w:val="000000"/>
        </w:rPr>
        <w:t>__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 è stato stipulato</w:t>
      </w:r>
      <w:r w:rsidR="000D5C82" w:rsidRPr="00F30D27">
        <w:t>/a</w:t>
      </w:r>
      <w:r w:rsidRPr="00F30D27">
        <w:t xml:space="preserve"> </w:t>
      </w:r>
      <w:r w:rsidR="00F65A9F" w:rsidRPr="00F30D27">
        <w:t>la</w:t>
      </w:r>
      <w:r w:rsidR="006D3179" w:rsidRPr="00F30D27">
        <w:t xml:space="preserve"> Convenzione/</w:t>
      </w:r>
      <w:r w:rsidRPr="00F30D27">
        <w:t xml:space="preserve">l’Accordo Quadro </w:t>
      </w:r>
      <w:r w:rsidR="009049F6" w:rsidRPr="00F30D27">
        <w:rPr>
          <w:rFonts w:eastAsia="Arial"/>
          <w:i/>
          <w:color w:val="000000"/>
        </w:rPr>
        <w:t>[lasciare solo riferimento pertinente]</w:t>
      </w:r>
      <w:r w:rsidR="002E5BF6" w:rsidRPr="00F30D27">
        <w:t xml:space="preserve"> </w:t>
      </w:r>
      <w:r w:rsidRPr="00F30D27">
        <w:t xml:space="preserve">n. </w:t>
      </w:r>
      <w:r w:rsidR="006D3179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 xml:space="preserve"> </w:t>
      </w:r>
      <w:r w:rsidRPr="00F30D27">
        <w:t xml:space="preserve">tra </w:t>
      </w:r>
      <w:r w:rsidR="00A02C93" w:rsidRPr="00F30D27">
        <w:t>_____</w:t>
      </w:r>
      <w:r w:rsidR="00684409" w:rsidRPr="00F30D27">
        <w:t>________</w:t>
      </w:r>
      <w:r w:rsidR="000D5C82" w:rsidRPr="00F30D27">
        <w:t>_____</w:t>
      </w:r>
      <w:r w:rsidR="00684409" w:rsidRPr="00F30D27">
        <w:t>_</w:t>
      </w:r>
      <w:r w:rsidR="00A02C93" w:rsidRPr="00F30D27">
        <w:t>__</w:t>
      </w:r>
      <w:r w:rsidR="00684409" w:rsidRPr="00F30D27">
        <w:t xml:space="preserve"> (di seguito Committente)</w:t>
      </w:r>
      <w:r w:rsidRPr="00F30D27">
        <w:t xml:space="preserve"> e 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____</w:t>
      </w:r>
      <w:r w:rsidR="00684409" w:rsidRPr="00F30D27">
        <w:rPr>
          <w:rFonts w:eastAsia="Arial"/>
          <w:color w:val="000000"/>
        </w:rPr>
        <w:t>__________</w:t>
      </w:r>
      <w:r w:rsidR="006D3179" w:rsidRPr="00F30D27">
        <w:rPr>
          <w:rFonts w:eastAsia="Arial"/>
          <w:color w:val="000000"/>
        </w:rPr>
        <w:t>__</w:t>
      </w:r>
      <w:r w:rsidR="000137E1" w:rsidRPr="00F30D27">
        <w:rPr>
          <w:rFonts w:eastAsia="Arial"/>
          <w:color w:val="000000"/>
        </w:rPr>
        <w:t xml:space="preserve"> </w:t>
      </w:r>
      <w:r w:rsidR="000137E1" w:rsidRPr="00F30D27">
        <w:t>(di seguito Appaltatore)</w:t>
      </w:r>
      <w:r w:rsidR="004A57C6" w:rsidRPr="00F30D27">
        <w:t>;</w:t>
      </w:r>
    </w:p>
    <w:p w14:paraId="619B6EDA" w14:textId="081C0069" w:rsidR="005C6830" w:rsidRPr="00F30D27" w:rsidRDefault="005C6830" w:rsidP="00F30D27">
      <w:pPr>
        <w:pStyle w:val="00elencotratto"/>
        <w:numPr>
          <w:ilvl w:val="0"/>
          <w:numId w:val="46"/>
        </w:numPr>
        <w:spacing w:after="120" w:line="276" w:lineRule="auto"/>
        <w:ind w:left="567" w:hanging="425"/>
      </w:pPr>
      <w:r w:rsidRPr="00F30D27">
        <w:lastRenderedPageBreak/>
        <w:t xml:space="preserve">in data </w:t>
      </w:r>
      <w:r w:rsidR="004557DC" w:rsidRPr="00F30D27">
        <w:rPr>
          <w:rFonts w:eastAsia="Arial"/>
          <w:color w:val="000000"/>
        </w:rPr>
        <w:t>___</w:t>
      </w:r>
      <w:r w:rsidR="00684409" w:rsidRPr="00F30D27">
        <w:rPr>
          <w:rFonts w:eastAsia="Arial"/>
          <w:color w:val="000000"/>
        </w:rPr>
        <w:t>_________</w:t>
      </w:r>
      <w:r w:rsidR="004557DC" w:rsidRPr="00F30D27">
        <w:rPr>
          <w:rFonts w:eastAsia="Arial"/>
          <w:color w:val="000000"/>
        </w:rPr>
        <w:t xml:space="preserve"> </w:t>
      </w:r>
      <w:r w:rsidRPr="00F30D27">
        <w:t xml:space="preserve">è stato </w:t>
      </w:r>
      <w:r w:rsidR="00502505" w:rsidRPr="00F30D27">
        <w:t>sottoscritto il</w:t>
      </w:r>
      <w:r w:rsidRPr="00F30D27">
        <w:t xml:space="preserve"> </w:t>
      </w:r>
      <w:r w:rsidR="00146C6B" w:rsidRPr="00F30D27">
        <w:t>Contratto/</w:t>
      </w:r>
      <w:r w:rsidRPr="00F30D27">
        <w:t xml:space="preserve">Contratto Applicativo </w:t>
      </w:r>
      <w:r w:rsidR="000D5C82" w:rsidRPr="00F30D27">
        <w:t xml:space="preserve">n. </w:t>
      </w:r>
      <w:r w:rsidR="004557DC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__________</w:t>
      </w:r>
      <w:r w:rsidR="004557DC" w:rsidRPr="00F30D27">
        <w:rPr>
          <w:rFonts w:eastAsia="Arial"/>
          <w:color w:val="000000"/>
        </w:rPr>
        <w:t xml:space="preserve">__ </w:t>
      </w:r>
      <w:r w:rsidRPr="00F30D27">
        <w:t xml:space="preserve">per l’esecuzione in appalto di attività di </w:t>
      </w:r>
      <w:r w:rsidR="00684409" w:rsidRPr="00F30D27">
        <w:t>_________________________________________</w:t>
      </w:r>
      <w:r w:rsidR="00B72B8E" w:rsidRPr="00F30D27">
        <w:rPr>
          <w:rFonts w:eastAsia="Arial"/>
          <w:color w:val="000000"/>
        </w:rPr>
        <w:t>__</w:t>
      </w:r>
      <w:r w:rsidR="00502505" w:rsidRPr="00F30D27">
        <w:rPr>
          <w:rFonts w:eastAsia="Arial"/>
          <w:color w:val="000000"/>
        </w:rPr>
        <w:t>____</w:t>
      </w:r>
      <w:r w:rsidR="00B72B8E" w:rsidRPr="00F30D27">
        <w:rPr>
          <w:rFonts w:eastAsia="Arial"/>
          <w:color w:val="000000"/>
        </w:rPr>
        <w:t>_</w:t>
      </w:r>
      <w:r w:rsidRPr="00F30D27">
        <w:t>;</w:t>
      </w:r>
    </w:p>
    <w:p w14:paraId="32059DF8" w14:textId="67DB733C" w:rsidR="00FD2F07" w:rsidRPr="00F30D27" w:rsidRDefault="005C6830" w:rsidP="00F30D27">
      <w:pPr>
        <w:pStyle w:val="00elencotratto"/>
        <w:numPr>
          <w:ilvl w:val="0"/>
          <w:numId w:val="46"/>
        </w:numPr>
        <w:spacing w:after="120" w:line="276" w:lineRule="auto"/>
        <w:ind w:left="567" w:hanging="425"/>
      </w:pPr>
      <w:bookmarkStart w:id="0" w:name="OLE_LINK1"/>
      <w:bookmarkStart w:id="1" w:name="OLE_LINK2"/>
      <w:r w:rsidRPr="00F30D27">
        <w:t>s</w:t>
      </w:r>
      <w:r w:rsidR="00AB5D8B" w:rsidRPr="00F30D27">
        <w:t>econdo quanto previsto dal PNRR</w:t>
      </w:r>
      <w:r w:rsidR="000B4FB3" w:rsidRPr="00F30D27">
        <w:t xml:space="preserve">, l’intervento è inserito nella Missione </w:t>
      </w:r>
      <w:r w:rsidR="00B72B8E" w:rsidRPr="00F30D27">
        <w:t>2</w:t>
      </w:r>
      <w:r w:rsidR="000B4FB3" w:rsidRPr="00F30D27">
        <w:t xml:space="preserve"> Componente </w:t>
      </w:r>
      <w:r w:rsidR="00146C6B" w:rsidRPr="00F30D27">
        <w:t>2</w:t>
      </w:r>
      <w:r w:rsidR="000B4FB3" w:rsidRPr="00F30D27">
        <w:t xml:space="preserve"> </w:t>
      </w:r>
      <w:r w:rsidR="00146C6B" w:rsidRPr="00F30D27">
        <w:t xml:space="preserve">– Investimento </w:t>
      </w:r>
      <w:r w:rsidR="00B72B8E" w:rsidRPr="00F30D27">
        <w:t>4</w:t>
      </w:r>
      <w:r w:rsidR="00146C6B" w:rsidRPr="00F30D27">
        <w:t>.</w:t>
      </w:r>
      <w:r w:rsidR="00B72B8E" w:rsidRPr="00F30D27">
        <w:t>1</w:t>
      </w:r>
      <w:r w:rsidR="00146C6B" w:rsidRPr="00F30D27">
        <w:t xml:space="preserve"> </w:t>
      </w:r>
      <w:r w:rsidR="00B72B8E" w:rsidRPr="00F30D27">
        <w:t>– Rafforzamento della mobilità ciclistica (Piano nazionale delle ciclovie)</w:t>
      </w:r>
      <w:r w:rsidR="000B4FB3" w:rsidRPr="00F30D27">
        <w:t>;</w:t>
      </w:r>
    </w:p>
    <w:p w14:paraId="2555110F" w14:textId="77777777" w:rsidR="00F30D27" w:rsidRPr="00F30D27" w:rsidRDefault="00F30D27" w:rsidP="00F30D27">
      <w:pPr>
        <w:pStyle w:val="Testodelblocco"/>
        <w:spacing w:before="12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630086B1" w14:textId="4BA8C9DD" w:rsidR="00314C00" w:rsidRPr="00F30D27" w:rsidRDefault="00A83D14" w:rsidP="00F30D27">
      <w:pPr>
        <w:pStyle w:val="Testodelblocco"/>
        <w:spacing w:before="12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TUTTO CI</w:t>
      </w:r>
      <w:r w:rsidR="00716AF1" w:rsidRPr="00F30D27">
        <w:rPr>
          <w:rFonts w:ascii="Garamond" w:hAnsi="Garamond" w:cs="Arial"/>
          <w:b/>
          <w:sz w:val="22"/>
          <w:szCs w:val="22"/>
        </w:rPr>
        <w:t>O’ PREMESSO,</w:t>
      </w:r>
    </w:p>
    <w:p w14:paraId="47812A2E" w14:textId="77777777" w:rsidR="00314C00" w:rsidRPr="00F30D27" w:rsidRDefault="00314C00" w:rsidP="00F30D27">
      <w:pPr>
        <w:pStyle w:val="00elencotratto"/>
        <w:numPr>
          <w:ilvl w:val="0"/>
          <w:numId w:val="0"/>
        </w:numPr>
        <w:spacing w:line="276" w:lineRule="auto"/>
      </w:pPr>
    </w:p>
    <w:p w14:paraId="64B60D00" w14:textId="5061322F" w:rsidR="00FF55C9" w:rsidRPr="00F30D27" w:rsidRDefault="00FF55C9" w:rsidP="00F30D27">
      <w:pPr>
        <w:pStyle w:val="00elencotratto"/>
        <w:numPr>
          <w:ilvl w:val="0"/>
          <w:numId w:val="0"/>
        </w:numPr>
        <w:spacing w:line="276" w:lineRule="auto"/>
      </w:pPr>
      <w:r w:rsidRPr="00F30D27">
        <w:t>Il sottoscritto _____________, in qualità di Legale Rappresentante del Soggetto Attuatore di I livello,</w:t>
      </w:r>
    </w:p>
    <w:p w14:paraId="371DB382" w14:textId="71204670" w:rsidR="00FF55C9" w:rsidRPr="00F30D27" w:rsidRDefault="00FF55C9" w:rsidP="00F30D27">
      <w:pPr>
        <w:pStyle w:val="00elencotratto"/>
        <w:numPr>
          <w:ilvl w:val="0"/>
          <w:numId w:val="0"/>
        </w:numPr>
        <w:spacing w:line="276" w:lineRule="auto"/>
        <w:ind w:left="720"/>
        <w:rPr>
          <w:i/>
          <w:iCs/>
        </w:rPr>
      </w:pPr>
      <w:r w:rsidRPr="00F30D27">
        <w:rPr>
          <w:i/>
          <w:iCs/>
        </w:rPr>
        <w:t>oppure</w:t>
      </w:r>
      <w:r w:rsidR="000D5C82" w:rsidRPr="00F30D27">
        <w:rPr>
          <w:i/>
          <w:iCs/>
        </w:rPr>
        <w:t>, in alternativa</w:t>
      </w:r>
    </w:p>
    <w:p w14:paraId="4C940CF8" w14:textId="4270B7E8" w:rsidR="002E6A76" w:rsidRDefault="00FF55C9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 livello</w:t>
      </w:r>
      <w:r w:rsidR="0065316D">
        <w:t>,</w:t>
      </w:r>
      <w:r w:rsidRPr="00F30D27">
        <w:t xml:space="preserve"> nominato </w:t>
      </w:r>
      <w:r w:rsidR="0065316D" w:rsidRPr="00F30D27">
        <w:t xml:space="preserve">____________________ (Qualifica/Incarico) </w:t>
      </w:r>
      <w:r w:rsidRPr="00F30D27">
        <w:t>con _____________ (</w:t>
      </w:r>
      <w:r w:rsidRPr="00F30D27">
        <w:rPr>
          <w:i/>
          <w:iCs/>
        </w:rPr>
        <w:t>delibera/determina/atto di delega comprovante i poteri gestionali a lui conferiti con riferimento all’attuazione del Programma</w:t>
      </w:r>
      <w:r w:rsidRPr="00F30D27">
        <w:t>)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Missione </w:t>
      </w:r>
      <w:r w:rsidR="00B72B8E" w:rsidRPr="00F30D27">
        <w:t>2</w:t>
      </w:r>
      <w:r w:rsidRPr="00F30D27">
        <w:t xml:space="preserve"> Componente 2 – Investimento </w:t>
      </w:r>
      <w:r w:rsidR="00B72B8E" w:rsidRPr="00F30D27">
        <w:t>4.1</w:t>
      </w:r>
      <w:r w:rsidRPr="00F30D27">
        <w:t xml:space="preserve"> – </w:t>
      </w:r>
      <w:r w:rsidR="00502505" w:rsidRPr="00F30D27">
        <w:t>Rafforzamento della mobilità ciclistica (Piano nazionale delle ciclovie);</w:t>
      </w:r>
    </w:p>
    <w:p w14:paraId="58C66A07" w14:textId="49998666" w:rsidR="00B72B8E" w:rsidRDefault="00B72B8E" w:rsidP="00F30D27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  <w:r w:rsidR="0065316D">
        <w:t xml:space="preserve"> (</w:t>
      </w:r>
      <w:r w:rsidR="0065316D" w:rsidRPr="0065316D">
        <w:rPr>
          <w:i/>
          <w:iCs/>
        </w:rPr>
        <w:t>eventuale</w:t>
      </w:r>
      <w:r w:rsidR="0065316D">
        <w:t>)</w:t>
      </w:r>
    </w:p>
    <w:p w14:paraId="7F72979C" w14:textId="3E55E292" w:rsidR="0065316D" w:rsidRPr="00F30D27" w:rsidRDefault="0065316D" w:rsidP="0065316D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II livello o del Soggetto Intermediario, nominato ____________________ (Qualifica/Incarico) con _____________ (</w:t>
      </w:r>
      <w:r w:rsidRPr="00F30D27">
        <w:rPr>
          <w:i/>
          <w:iCs/>
        </w:rPr>
        <w:t>delibera/determina/atto di delega comprovante i poteri gestionali a lui conferiti con riferimento all’attuazione del Programma</w:t>
      </w:r>
      <w:r w:rsidRPr="00F30D27">
        <w:t>)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>), CUP _________________ finanziato dal Piano Nazionale di Ripresa e Resilienza – Missione 2 Componente 2 – Investimento 4.1 – Rafforzamento della mobilità ciclistica (Piano nazionale delle ciclovie);</w:t>
      </w:r>
    </w:p>
    <w:p w14:paraId="20D75207" w14:textId="01DA4FF0" w:rsidR="0065316D" w:rsidRPr="00F30D27" w:rsidRDefault="0065316D" w:rsidP="00F30D27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>
        <w:t>e</w:t>
      </w:r>
    </w:p>
    <w:p w14:paraId="6A3117CB" w14:textId="46342042" w:rsidR="00DB440D" w:rsidRPr="00F30D27" w:rsidRDefault="002E6A7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Direttore dei Lavori</w:t>
      </w:r>
      <w:r w:rsidR="00BB70C9" w:rsidRPr="00F30D27">
        <w:t xml:space="preserve"> con riferimento all’inter</w:t>
      </w:r>
      <w:r w:rsidRPr="00F30D27">
        <w:t>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</w:t>
      </w:r>
      <w:r w:rsidR="00B72B8E" w:rsidRPr="00F30D27">
        <w:t>Missione 2 Componente 2 – Investimento 4.1 – Rafforzamento della mobilità ciclistica (Piano nazionale delle ciclovie);</w:t>
      </w:r>
    </w:p>
    <w:p w14:paraId="1100C695" w14:textId="1A581E0F" w:rsidR="00DB440D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</w:p>
    <w:p w14:paraId="7CD2DA8D" w14:textId="1BBBB494" w:rsidR="00A02C93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 xml:space="preserve">Il sottoscritto _____________, in qualità di </w:t>
      </w:r>
      <w:r w:rsidR="00BB70C9" w:rsidRPr="00F30D27">
        <w:t>Legale Rappresentante dell’</w:t>
      </w:r>
      <w:r w:rsidRPr="00F30D27">
        <w:t>Impresa esecutrice</w:t>
      </w:r>
      <w:r w:rsidR="00BB70C9" w:rsidRPr="00F30D27">
        <w:t xml:space="preserve"> </w:t>
      </w:r>
      <w:r w:rsidRPr="00F30D27">
        <w:t>dell’intervento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</w:t>
      </w:r>
      <w:r w:rsidR="00B72B8E" w:rsidRPr="00F30D27">
        <w:t>Missione 2 Componente 2 – Investimento 4.1 – Rafforzamento della mobilità ciclistica (Piano nazionale delle ciclovie);</w:t>
      </w:r>
    </w:p>
    <w:p w14:paraId="4370213A" w14:textId="77777777" w:rsidR="00A02C93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</w:pPr>
    </w:p>
    <w:p w14:paraId="2FEFFB4B" w14:textId="69AF9C01" w:rsidR="000C7106" w:rsidRPr="00F30D27" w:rsidRDefault="000C710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ciascuno per la parte di rispettiva competenza,</w:t>
      </w:r>
    </w:p>
    <w:p w14:paraId="119D9D68" w14:textId="77777777" w:rsidR="004E34B3" w:rsidRPr="00F30D27" w:rsidRDefault="004E34B3" w:rsidP="00F30D27">
      <w:pPr>
        <w:pStyle w:val="00elencotratto"/>
        <w:numPr>
          <w:ilvl w:val="0"/>
          <w:numId w:val="0"/>
        </w:numPr>
        <w:spacing w:before="120" w:after="120" w:line="276" w:lineRule="auto"/>
        <w:rPr>
          <w:strike/>
        </w:rPr>
      </w:pPr>
    </w:p>
    <w:bookmarkEnd w:id="0"/>
    <w:bookmarkEnd w:id="1"/>
    <w:p w14:paraId="64DD1B06" w14:textId="5B8DFD10" w:rsidR="00E15C89" w:rsidRPr="00F30D27" w:rsidRDefault="00123676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ATTESTANO</w:t>
      </w:r>
      <w:r w:rsidR="0073616C" w:rsidRPr="00F30D27">
        <w:rPr>
          <w:rFonts w:ascii="Garamond" w:hAnsi="Garamond" w:cs="Arial"/>
          <w:b/>
          <w:sz w:val="22"/>
          <w:szCs w:val="22"/>
        </w:rPr>
        <w:t xml:space="preserve"> </w:t>
      </w:r>
      <w:r w:rsidR="007457E3" w:rsidRPr="00F30D27">
        <w:rPr>
          <w:rFonts w:ascii="Garamond" w:hAnsi="Garamond" w:cs="Arial"/>
          <w:b/>
          <w:sz w:val="22"/>
          <w:szCs w:val="22"/>
        </w:rPr>
        <w:t>QUANTO SEGUE:</w:t>
      </w:r>
    </w:p>
    <w:p w14:paraId="43DE7113" w14:textId="77777777" w:rsidR="00B72B8E" w:rsidRPr="00F30D27" w:rsidRDefault="00B72B8E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2FC69861" w14:textId="1203AD66" w:rsidR="00E15C89" w:rsidRPr="00F30D27" w:rsidRDefault="00E15C89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lastRenderedPageBreak/>
        <w:t>l’</w:t>
      </w:r>
      <w:r w:rsidR="009F4EEB" w:rsidRPr="00F30D27">
        <w:t>in</w:t>
      </w:r>
      <w:r w:rsidR="007F7AEE" w:rsidRPr="00F30D27">
        <w:t>tervento realizzato</w:t>
      </w:r>
      <w:r w:rsidR="009F4EEB" w:rsidRPr="00F30D27">
        <w:t xml:space="preserve"> è in linea con la descrizione della </w:t>
      </w:r>
      <w:r w:rsidR="00B72B8E" w:rsidRPr="00F30D27">
        <w:t>M</w:t>
      </w:r>
      <w:r w:rsidR="009F4EEB" w:rsidRPr="00F30D27">
        <w:t>isura M</w:t>
      </w:r>
      <w:r w:rsidR="00B72B8E" w:rsidRPr="00F30D27">
        <w:t>2</w:t>
      </w:r>
      <w:r w:rsidR="005E7BDA" w:rsidRPr="00F30D27">
        <w:t>C2</w:t>
      </w:r>
      <w:r w:rsidR="00B72B8E" w:rsidRPr="00F30D27">
        <w:t xml:space="preserve"> I.4.1 e, nello specifico, del </w:t>
      </w:r>
      <w:r w:rsidR="00B72B8E" w:rsidRPr="00F30D27">
        <w:rPr>
          <w:i/>
          <w:iCs/>
        </w:rPr>
        <w:t>target</w:t>
      </w:r>
      <w:r w:rsidR="00B72B8E" w:rsidRPr="00F30D27">
        <w:t xml:space="preserve"> </w:t>
      </w:r>
      <w:r w:rsidR="00E1395E">
        <w:t xml:space="preserve">   </w:t>
      </w:r>
      <w:r w:rsidR="00B72B8E" w:rsidRPr="00F30D27">
        <w:t>M2C2-23</w:t>
      </w:r>
      <w:r w:rsidR="001E05F1" w:rsidRPr="00F30D27">
        <w:t xml:space="preserve"> e con le disposizioni previste dallo specifico decreto di assegnazione delle risorse o altro atto amministrativo</w:t>
      </w:r>
      <w:r w:rsidR="00684409" w:rsidRPr="00F30D27">
        <w:t xml:space="preserve"> relativo</w:t>
      </w:r>
    </w:p>
    <w:p w14:paraId="7C664FBC" w14:textId="36DB32B3" w:rsidR="001E05F1" w:rsidRPr="00F30D27" w:rsidRDefault="00780AAC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>i</w:t>
      </w:r>
      <w:r w:rsidR="00B72B8E" w:rsidRPr="00F30D27">
        <w:t>l suddetto</w:t>
      </w:r>
      <w:r w:rsidRPr="00F30D27">
        <w:t xml:space="preserve"> </w:t>
      </w:r>
      <w:r w:rsidR="00B72B8E" w:rsidRPr="00F30D27">
        <w:rPr>
          <w:i/>
          <w:iCs/>
        </w:rPr>
        <w:t>t</w:t>
      </w:r>
      <w:r w:rsidRPr="00F30D27">
        <w:rPr>
          <w:i/>
          <w:iCs/>
        </w:rPr>
        <w:t>arget</w:t>
      </w:r>
      <w:r w:rsidR="001E05F1" w:rsidRPr="00F30D27">
        <w:rPr>
          <w:i/>
          <w:iCs/>
        </w:rPr>
        <w:t xml:space="preserve"> </w:t>
      </w:r>
      <w:r w:rsidR="001E05F1" w:rsidRPr="00F30D27">
        <w:t>è stato raggiunto</w:t>
      </w:r>
      <w:r w:rsidRPr="00F30D27">
        <w:t xml:space="preserve"> </w:t>
      </w:r>
      <w:r w:rsidR="00B72B8E" w:rsidRPr="00F30D27">
        <w:t>mediante la realizzazione di n.</w:t>
      </w:r>
      <w:r w:rsidR="00684409" w:rsidRPr="00F30D27">
        <w:t xml:space="preserve"> </w:t>
      </w:r>
      <w:r w:rsidR="00B72B8E" w:rsidRPr="00F30D27">
        <w:t>__</w:t>
      </w:r>
      <w:r w:rsidR="00684409" w:rsidRPr="00F30D27">
        <w:t>_</w:t>
      </w:r>
      <w:r w:rsidR="00B72B8E" w:rsidRPr="00F30D27">
        <w:t xml:space="preserve">___ km di ciclovia, </w:t>
      </w:r>
      <w:r w:rsidR="001E05F1" w:rsidRPr="00F30D27">
        <w:t>calcolati secondo le modalità previste nel documento “</w:t>
      </w:r>
      <w:r w:rsidR="002D11F5" w:rsidRPr="00F30D27">
        <w:rPr>
          <w:rFonts w:cs="Times New Roman"/>
          <w:i/>
          <w:iCs/>
          <w:color w:val="000000"/>
          <w:lang w:eastAsia="it-IT"/>
        </w:rPr>
        <w:t>Vademecum operativo rivolto ai soggetti attuatori per la rendicontazione del target PNRR M2C2-23</w:t>
      </w:r>
      <w:r w:rsidR="001E05F1" w:rsidRPr="00F30D27">
        <w:t>”</w:t>
      </w:r>
    </w:p>
    <w:p w14:paraId="67D1B99A" w14:textId="7D1E1801" w:rsidR="00B72B8E" w:rsidRPr="00F30D27" w:rsidRDefault="001E05F1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il raggiungimento del </w:t>
      </w:r>
      <w:r w:rsidRPr="00F30D27">
        <w:rPr>
          <w:i/>
          <w:iCs/>
        </w:rPr>
        <w:t xml:space="preserve">target </w:t>
      </w:r>
      <w:r w:rsidRPr="00F30D27">
        <w:t xml:space="preserve">è </w:t>
      </w:r>
      <w:r w:rsidR="00B72B8E" w:rsidRPr="00F30D27">
        <w:t>comprovat</w:t>
      </w:r>
      <w:r w:rsidRPr="00F30D27">
        <w:t>o</w:t>
      </w:r>
      <w:r w:rsidR="00B72B8E" w:rsidRPr="00F30D27">
        <w:t xml:space="preserve"> da</w:t>
      </w:r>
      <w:r w:rsidRPr="00F30D27">
        <w:t>l</w:t>
      </w:r>
      <w:r w:rsidR="00B72B8E" w:rsidRPr="00F30D27">
        <w:t xml:space="preserve"> certificato di ultimazione lavori </w:t>
      </w:r>
      <w:r w:rsidR="00684409" w:rsidRPr="00F30D27">
        <w:t xml:space="preserve">n._____________ del _____________ e, laddove già disponibile, con il certificato di regolare esecuzione o il certificato di collaudo </w:t>
      </w:r>
      <w:r w:rsidR="00B72B8E" w:rsidRPr="00F30D27">
        <w:rPr>
          <w:rFonts w:eastAsia="Arial"/>
          <w:i/>
          <w:color w:val="000000"/>
        </w:rPr>
        <w:t xml:space="preserve">[lasciare solo riferimento pertinente] </w:t>
      </w:r>
      <w:r w:rsidR="00B72B8E" w:rsidRPr="00F30D27">
        <w:t>n._</w:t>
      </w:r>
      <w:r w:rsidR="00684409" w:rsidRPr="00F30D27">
        <w:t>______</w:t>
      </w:r>
      <w:r w:rsidR="00B72B8E" w:rsidRPr="00F30D27">
        <w:t>____ del _________</w:t>
      </w:r>
      <w:r w:rsidR="00684409" w:rsidRPr="00F30D27">
        <w:t>__</w:t>
      </w:r>
      <w:r w:rsidR="00B72B8E" w:rsidRPr="00F30D27">
        <w:t>_</w:t>
      </w:r>
      <w:r w:rsidR="0018147E" w:rsidRPr="00F30D27">
        <w:t>___</w:t>
      </w:r>
    </w:p>
    <w:p w14:paraId="6C919E60" w14:textId="6E9CF71F" w:rsidR="000D5C82" w:rsidRPr="00BB057B" w:rsidRDefault="000D5C82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BB057B">
        <w:t xml:space="preserve">i km di ciclovia realizzati e rendicontati </w:t>
      </w:r>
      <w:r w:rsidR="00E1395E" w:rsidRPr="00BB057B">
        <w:t>rientrano nel Sistema nazionale di ciclovie turistiche, in linea con la legge n. 208 del 28 dicembre 2015 e con le disposizioni del Decreto interministeriale n. 517 del 29 novembre 2018</w:t>
      </w:r>
    </w:p>
    <w:p w14:paraId="35A60B00" w14:textId="37C71C33" w:rsidR="00630D0F" w:rsidRPr="00BB057B" w:rsidRDefault="00DA4940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  <w:rPr>
          <w:strike/>
        </w:rPr>
      </w:pPr>
      <w:r w:rsidRPr="00BB057B">
        <w:t>i lavori</w:t>
      </w:r>
      <w:r w:rsidR="00B05CC0" w:rsidRPr="00BB057B">
        <w:t xml:space="preserve"> </w:t>
      </w:r>
      <w:r w:rsidR="00630D0F" w:rsidRPr="00BB057B">
        <w:t xml:space="preserve">risultano eseguiti in conformità </w:t>
      </w:r>
      <w:r w:rsidR="000D54E7" w:rsidRPr="00BB057B">
        <w:t>alle disposizioni contrattuali e alla normativa di riferimento applicabile</w:t>
      </w:r>
    </w:p>
    <w:p w14:paraId="35D7825D" w14:textId="7D5779DE" w:rsidR="00C11E48" w:rsidRPr="00F30D27" w:rsidRDefault="003447F7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i lavori </w:t>
      </w:r>
      <w:r w:rsidR="00DA4940" w:rsidRPr="00F30D27">
        <w:t xml:space="preserve">sono stati eseguiti </w:t>
      </w:r>
      <w:r w:rsidRPr="00F30D27">
        <w:t>nel rispetto del principio DNSH, così come evidenziato nella</w:t>
      </w:r>
      <w:r w:rsidR="00276670" w:rsidRPr="00F30D27">
        <w:t xml:space="preserve"> </w:t>
      </w:r>
      <w:r w:rsidR="00276670" w:rsidRPr="00EC5D6E">
        <w:t>Relazione di Sintesi</w:t>
      </w:r>
      <w:r w:rsidRPr="00EC5D6E">
        <w:t xml:space="preserve"> </w:t>
      </w:r>
      <w:r w:rsidR="00684409" w:rsidRPr="00EC5D6E">
        <w:t xml:space="preserve">DNSH </w:t>
      </w:r>
      <w:r w:rsidR="00684409" w:rsidRPr="00EC5D6E">
        <w:rPr>
          <w:i/>
          <w:iCs/>
        </w:rPr>
        <w:t>ex post</w:t>
      </w:r>
      <w:r w:rsidR="00684409" w:rsidRPr="00EC5D6E">
        <w:t xml:space="preserve"> e</w:t>
      </w:r>
      <w:r w:rsidR="00684409" w:rsidRPr="00F30D27">
        <w:t xml:space="preserve"> </w:t>
      </w:r>
      <w:r w:rsidR="00276670" w:rsidRPr="00F30D27">
        <w:t>d</w:t>
      </w:r>
      <w:r w:rsidR="00684409" w:rsidRPr="00F30D27">
        <w:t>a</w:t>
      </w:r>
      <w:r w:rsidR="00276670" w:rsidRPr="00F30D27">
        <w:t xml:space="preserve">lle </w:t>
      </w:r>
      <w:r w:rsidRPr="00F30D27">
        <w:rPr>
          <w:i/>
          <w:iCs/>
        </w:rPr>
        <w:t>Checklist</w:t>
      </w:r>
      <w:r w:rsidRPr="00F30D27">
        <w:t xml:space="preserve"> DNSH</w:t>
      </w:r>
      <w:r w:rsidR="00276670" w:rsidRPr="00F30D27">
        <w:t xml:space="preserve"> </w:t>
      </w:r>
      <w:r w:rsidR="00684409" w:rsidRPr="00F30D27">
        <w:t>relative alla Misura in oggetto</w:t>
      </w:r>
    </w:p>
    <w:p w14:paraId="32136D00" w14:textId="40F11D29" w:rsidR="001E05F1" w:rsidRPr="00F30D27" w:rsidRDefault="001E05F1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l’intervento contribuisce </w:t>
      </w:r>
      <w:r w:rsidR="00B754D0" w:rsidRPr="00F30D27">
        <w:t>agli obiettivi in materia di cambiamenti climatici</w:t>
      </w:r>
      <w:r w:rsidRPr="00F30D27">
        <w:rPr>
          <w:i/>
          <w:iCs/>
        </w:rPr>
        <w:t xml:space="preserve"> </w:t>
      </w:r>
      <w:r w:rsidRPr="00F30D27">
        <w:t xml:space="preserve">in linea con </w:t>
      </w:r>
      <w:r w:rsidR="00B754D0" w:rsidRPr="00F30D27">
        <w:t>quanto previsto dal</w:t>
      </w:r>
      <w:r w:rsidRPr="00F30D27">
        <w:t>l’Allegato VI del Regolamento (UE) 2021</w:t>
      </w:r>
      <w:r w:rsidR="00B754D0" w:rsidRPr="00F30D27">
        <w:t>/241</w:t>
      </w:r>
      <w:r w:rsidRPr="00F30D27">
        <w:t xml:space="preserve"> – </w:t>
      </w:r>
      <w:r w:rsidR="00B754D0" w:rsidRPr="00F30D27">
        <w:t>C</w:t>
      </w:r>
      <w:r w:rsidRPr="00F30D27">
        <w:t>ampo di intervento 07</w:t>
      </w:r>
      <w:r w:rsidR="00B754D0" w:rsidRPr="00F30D27">
        <w:t>5</w:t>
      </w:r>
      <w:r w:rsidRPr="00F30D27">
        <w:t xml:space="preserve"> – Infrastrutture </w:t>
      </w:r>
      <w:r w:rsidR="00B754D0" w:rsidRPr="00F30D27">
        <w:t>ciclistiche (</w:t>
      </w:r>
      <w:r w:rsidR="00B754D0" w:rsidRPr="00EC5D6E">
        <w:rPr>
          <w:i/>
          <w:iCs/>
        </w:rPr>
        <w:t>tagging</w:t>
      </w:r>
      <w:r w:rsidR="00B754D0" w:rsidRPr="00F30D27">
        <w:t xml:space="preserve"> climatico 100%)</w:t>
      </w:r>
    </w:p>
    <w:p w14:paraId="52E7C733" w14:textId="77777777" w:rsidR="001E05F1" w:rsidRPr="00F30D27" w:rsidRDefault="001E05F1" w:rsidP="00F30D27">
      <w:pPr>
        <w:pStyle w:val="00elencotratto"/>
        <w:numPr>
          <w:ilvl w:val="0"/>
          <w:numId w:val="0"/>
        </w:numPr>
        <w:spacing w:line="276" w:lineRule="auto"/>
      </w:pPr>
    </w:p>
    <w:p w14:paraId="3570C612" w14:textId="0D40C298" w:rsidR="00BE7A86" w:rsidRPr="00F30D27" w:rsidRDefault="001E05F1" w:rsidP="00F30D27">
      <w:pPr>
        <w:pStyle w:val="00elencotratto"/>
        <w:numPr>
          <w:ilvl w:val="0"/>
          <w:numId w:val="0"/>
        </w:numPr>
        <w:spacing w:line="276" w:lineRule="auto"/>
      </w:pPr>
      <w:r w:rsidRPr="00F30D27">
        <w:t>D</w:t>
      </w:r>
      <w:r w:rsidR="00BE7A86" w:rsidRPr="00F30D27">
        <w:t>ichiarano,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 w:rsidRPr="00F30D27">
        <w:t>.</w:t>
      </w:r>
    </w:p>
    <w:p w14:paraId="10E6E32D" w14:textId="77777777" w:rsidR="004E34B3" w:rsidRPr="00F30D27" w:rsidRDefault="004E34B3" w:rsidP="004B517E">
      <w:pPr>
        <w:pStyle w:val="00testo"/>
        <w:spacing w:after="0" w:line="276" w:lineRule="auto"/>
      </w:pPr>
    </w:p>
    <w:p w14:paraId="286ADFA2" w14:textId="5E91355E" w:rsidR="005839A1" w:rsidRPr="00F30D27" w:rsidRDefault="005839A1" w:rsidP="004B517E">
      <w:pPr>
        <w:pStyle w:val="00testo"/>
        <w:spacing w:after="0" w:line="276" w:lineRule="auto"/>
      </w:pPr>
      <w:r w:rsidRPr="00F30D27">
        <w:t xml:space="preserve">Restano salve ed </w:t>
      </w:r>
      <w:r w:rsidR="00DA4940" w:rsidRPr="00F30D27">
        <w:t xml:space="preserve">impregiudicate </w:t>
      </w:r>
      <w:r w:rsidRPr="00F30D27">
        <w:t xml:space="preserve">le determinazioni risultanti </w:t>
      </w:r>
      <w:r w:rsidR="00F409AA" w:rsidRPr="00F30D27">
        <w:t>d</w:t>
      </w:r>
      <w:r w:rsidR="00276670" w:rsidRPr="00F30D27">
        <w:t>a</w:t>
      </w:r>
      <w:r w:rsidR="00F409AA" w:rsidRPr="00F30D27">
        <w:t>l</w:t>
      </w:r>
      <w:r w:rsidR="00F409AA" w:rsidRPr="00F30D27">
        <w:rPr>
          <w:rStyle w:val="ui-provider"/>
        </w:rPr>
        <w:t>le</w:t>
      </w:r>
      <w:r w:rsidR="00FD2F07" w:rsidRPr="00F30D27">
        <w:rPr>
          <w:rStyle w:val="ui-provider"/>
        </w:rPr>
        <w:t xml:space="preserve"> successive</w:t>
      </w:r>
      <w:r w:rsidR="00F409AA" w:rsidRPr="00F30D27">
        <w:rPr>
          <w:rStyle w:val="ui-provider"/>
        </w:rPr>
        <w:t xml:space="preserve"> fasi di</w:t>
      </w:r>
      <w:r w:rsidR="00381753" w:rsidRPr="00F30D27">
        <w:rPr>
          <w:rStyle w:val="ui-provider"/>
        </w:rPr>
        <w:t xml:space="preserve"> prove, verifiche e collaudi</w:t>
      </w:r>
      <w:r w:rsidR="00276670" w:rsidRPr="00F30D27">
        <w:t>.</w:t>
      </w:r>
    </w:p>
    <w:p w14:paraId="6CDCCB5E" w14:textId="77777777" w:rsidR="00CC3600" w:rsidRPr="00F30D27" w:rsidRDefault="00CC3600" w:rsidP="004B517E">
      <w:pPr>
        <w:pStyle w:val="00testo"/>
        <w:spacing w:after="0" w:line="276" w:lineRule="auto"/>
      </w:pPr>
    </w:p>
    <w:p w14:paraId="6F0BEE6F" w14:textId="756651C8" w:rsidR="000D5C82" w:rsidRPr="00EC5D6E" w:rsidRDefault="00FF55C9" w:rsidP="00F30D27">
      <w:pPr>
        <w:pStyle w:val="00testo"/>
        <w:spacing w:line="276" w:lineRule="auto"/>
        <w:rPr>
          <w:i/>
          <w:iCs/>
          <w:sz w:val="20"/>
          <w:szCs w:val="20"/>
        </w:rPr>
      </w:pPr>
      <w:r w:rsidRPr="00EC5D6E">
        <w:rPr>
          <w:i/>
          <w:iCs/>
          <w:sz w:val="20"/>
          <w:szCs w:val="20"/>
        </w:rPr>
        <w:t>L</w:t>
      </w:r>
      <w:r w:rsidR="00CC3600" w:rsidRPr="00EC5D6E">
        <w:rPr>
          <w:i/>
          <w:iCs/>
          <w:sz w:val="20"/>
          <w:szCs w:val="20"/>
        </w:rPr>
        <w:t>a</w:t>
      </w:r>
      <w:r w:rsidRPr="00EC5D6E">
        <w:rPr>
          <w:i/>
          <w:iCs/>
          <w:sz w:val="20"/>
          <w:szCs w:val="20"/>
        </w:rPr>
        <w:t xml:space="preserve"> </w:t>
      </w:r>
      <w:r w:rsidR="00200A95" w:rsidRPr="00EC5D6E">
        <w:rPr>
          <w:i/>
          <w:iCs/>
          <w:sz w:val="20"/>
          <w:szCs w:val="20"/>
        </w:rPr>
        <w:t>T</w:t>
      </w:r>
      <w:r w:rsidRPr="00EC5D6E">
        <w:rPr>
          <w:i/>
          <w:iCs/>
          <w:sz w:val="20"/>
          <w:szCs w:val="20"/>
        </w:rPr>
        <w:t>abell</w:t>
      </w:r>
      <w:r w:rsidR="00CC3600" w:rsidRPr="00EC5D6E">
        <w:rPr>
          <w:i/>
          <w:iCs/>
          <w:sz w:val="20"/>
          <w:szCs w:val="20"/>
        </w:rPr>
        <w:t>a</w:t>
      </w:r>
      <w:r w:rsidRPr="00EC5D6E">
        <w:rPr>
          <w:i/>
          <w:iCs/>
          <w:sz w:val="20"/>
          <w:szCs w:val="20"/>
        </w:rPr>
        <w:t xml:space="preserve"> 1 di seguito riportat</w:t>
      </w:r>
      <w:r w:rsidR="00CC3600" w:rsidRPr="00EC5D6E">
        <w:rPr>
          <w:i/>
          <w:iCs/>
          <w:sz w:val="20"/>
          <w:szCs w:val="20"/>
        </w:rPr>
        <w:t>a</w:t>
      </w:r>
      <w:r w:rsidR="005E41B8" w:rsidRPr="00EC5D6E">
        <w:rPr>
          <w:i/>
          <w:iCs/>
          <w:sz w:val="20"/>
          <w:szCs w:val="20"/>
        </w:rPr>
        <w:t xml:space="preserve"> </w:t>
      </w:r>
      <w:r w:rsidR="00CC3600" w:rsidRPr="00EC5D6E">
        <w:rPr>
          <w:i/>
          <w:iCs/>
          <w:sz w:val="20"/>
          <w:szCs w:val="20"/>
        </w:rPr>
        <w:t>è parte</w:t>
      </w:r>
      <w:r w:rsidRPr="00EC5D6E">
        <w:rPr>
          <w:i/>
          <w:iCs/>
          <w:sz w:val="20"/>
          <w:szCs w:val="20"/>
        </w:rPr>
        <w:t xml:space="preserve"> integrante del</w:t>
      </w:r>
      <w:r w:rsidR="00CC3600" w:rsidRPr="00EC5D6E">
        <w:rPr>
          <w:i/>
          <w:iCs/>
          <w:sz w:val="20"/>
          <w:szCs w:val="20"/>
        </w:rPr>
        <w:t>la</w:t>
      </w:r>
      <w:r w:rsidRPr="00EC5D6E">
        <w:rPr>
          <w:i/>
          <w:iCs/>
          <w:sz w:val="20"/>
          <w:szCs w:val="20"/>
        </w:rPr>
        <w:t xml:space="preserve"> presente d</w:t>
      </w:r>
      <w:r w:rsidR="00CC3600" w:rsidRPr="00EC5D6E">
        <w:rPr>
          <w:i/>
          <w:iCs/>
          <w:sz w:val="20"/>
          <w:szCs w:val="20"/>
        </w:rPr>
        <w:t>ichiarazione</w:t>
      </w:r>
      <w:r w:rsidR="00A84BD1" w:rsidRPr="00EC5D6E">
        <w:rPr>
          <w:i/>
          <w:iCs/>
          <w:sz w:val="20"/>
          <w:szCs w:val="20"/>
        </w:rPr>
        <w:t xml:space="preserve"> (da ripetere per ogni lotto/CIG principale dei lavori</w:t>
      </w:r>
      <w:r w:rsidR="00F30D27" w:rsidRPr="00EC5D6E">
        <w:rPr>
          <w:i/>
          <w:iCs/>
          <w:sz w:val="20"/>
          <w:szCs w:val="20"/>
        </w:rPr>
        <w:t>)</w:t>
      </w:r>
      <w:r w:rsidRPr="00EC5D6E">
        <w:rPr>
          <w:i/>
          <w:iCs/>
          <w:sz w:val="20"/>
          <w:szCs w:val="20"/>
        </w:rPr>
        <w:t>.</w:t>
      </w:r>
    </w:p>
    <w:p w14:paraId="2B5B7B06" w14:textId="77777777" w:rsidR="00F30D27" w:rsidRDefault="00F30D27" w:rsidP="00F30D27">
      <w:pPr>
        <w:tabs>
          <w:tab w:val="left" w:pos="8931"/>
        </w:tabs>
        <w:spacing w:before="120"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p w14:paraId="30D1A2B8" w14:textId="7654B973" w:rsidR="00B87E21" w:rsidRDefault="005839A1" w:rsidP="004B517E">
      <w:pPr>
        <w:tabs>
          <w:tab w:val="left" w:pos="8931"/>
        </w:tabs>
        <w:spacing w:before="120" w:line="276" w:lineRule="auto"/>
        <w:jc w:val="right"/>
        <w:rPr>
          <w:rFonts w:ascii="Garamond" w:hAnsi="Garamond" w:cs="Arial"/>
          <w:sz w:val="22"/>
          <w:szCs w:val="22"/>
        </w:rPr>
      </w:pPr>
      <w:r w:rsidRPr="00F30D27">
        <w:rPr>
          <w:rFonts w:ascii="Garamond" w:hAnsi="Garamond" w:cs="Arial"/>
          <w:sz w:val="22"/>
          <w:szCs w:val="22"/>
        </w:rPr>
        <w:t>L</w:t>
      </w:r>
      <w:r w:rsidR="00B87E21" w:rsidRPr="00F30D27">
        <w:rPr>
          <w:rFonts w:ascii="Garamond" w:hAnsi="Garamond" w:cs="Arial"/>
          <w:sz w:val="22"/>
          <w:szCs w:val="22"/>
        </w:rPr>
        <w:t>uogo</w:t>
      </w:r>
      <w:r w:rsidRPr="00F30D27">
        <w:rPr>
          <w:rFonts w:ascii="Garamond" w:hAnsi="Garamond" w:cs="Arial"/>
          <w:sz w:val="22"/>
          <w:szCs w:val="22"/>
        </w:rPr>
        <w:t>___________, D</w:t>
      </w:r>
      <w:r w:rsidR="00B87E21" w:rsidRPr="00F30D27">
        <w:rPr>
          <w:rFonts w:ascii="Garamond" w:hAnsi="Garamond" w:cs="Arial"/>
          <w:sz w:val="22"/>
          <w:szCs w:val="22"/>
        </w:rPr>
        <w:t>ata</w:t>
      </w:r>
      <w:r w:rsidRPr="00F30D27">
        <w:rPr>
          <w:rFonts w:ascii="Garamond" w:hAnsi="Garamond" w:cs="Arial"/>
          <w:sz w:val="22"/>
          <w:szCs w:val="22"/>
        </w:rPr>
        <w:t xml:space="preserve"> ____________</w:t>
      </w:r>
    </w:p>
    <w:tbl>
      <w:tblPr>
        <w:tblStyle w:val="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8"/>
        <w:gridCol w:w="3680"/>
      </w:tblGrid>
      <w:tr w:rsidR="00200A95" w:rsidRPr="00AB646E" w14:paraId="4419168B" w14:textId="4095FB4E" w:rsidTr="004B5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tcW w:w="3089" w:type="pct"/>
          </w:tcPr>
          <w:p w14:paraId="6BD58478" w14:textId="70573893" w:rsidR="00200A95" w:rsidRPr="00CC3600" w:rsidRDefault="00200A95" w:rsidP="005E41B8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Firma SOGGETTO ATTUATORE DI PRIMO LIVELLO:</w:t>
            </w:r>
          </w:p>
        </w:tc>
        <w:tc>
          <w:tcPr>
            <w:tcW w:w="1911" w:type="pct"/>
          </w:tcPr>
          <w:p w14:paraId="54D6C550" w14:textId="4EB4094C" w:rsidR="00200A95" w:rsidRPr="00EC5D6E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bCs/>
                <w:sz w:val="22"/>
                <w:szCs w:val="22"/>
              </w:rPr>
            </w:pPr>
          </w:p>
        </w:tc>
      </w:tr>
      <w:tr w:rsidR="00200A95" w:rsidRPr="00AB646E" w14:paraId="496DF9C8" w14:textId="77777777" w:rsidTr="004B51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3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0B4A" w14:textId="2BA7B8CC" w:rsidR="00200A95" w:rsidRPr="00CC3600" w:rsidRDefault="00200A95" w:rsidP="00200A95">
            <w:pPr>
              <w:pStyle w:val="Paragrafoelenco"/>
              <w:ind w:left="43"/>
              <w:rPr>
                <w:rFonts w:ascii="Garamond" w:hAnsi="Garamond" w:cs="Arial"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 xml:space="preserve">Firma SOGGETTO ATTUATORE DI SECONDO LIVELLO O SOGGETTO INTERMEDIARIO 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(</w:t>
            </w:r>
            <w:r w:rsidRPr="005E41B8">
              <w:rPr>
                <w:rFonts w:ascii="Garamond" w:hAnsi="Garamond" w:cs="Arial"/>
                <w:i/>
                <w:iCs/>
                <w:sz w:val="22"/>
                <w:szCs w:val="22"/>
              </w:rPr>
              <w:t>eventuale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):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571" w14:textId="7947E3F4" w:rsidR="00200A95" w:rsidRPr="00EC5D6E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  <w:tr w:rsidR="00200A95" w:rsidRPr="00AB646E" w14:paraId="4EE23175" w14:textId="77777777" w:rsidTr="004B51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4"/>
        </w:trPr>
        <w:tc>
          <w:tcPr>
            <w:tcW w:w="3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1450" w14:textId="0B809A8F" w:rsidR="00200A95" w:rsidRPr="00200A9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 DIRETTORE DEI LAVORI: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665" w14:textId="011AF545" w:rsidR="00200A95" w:rsidRPr="00EC5D6E" w:rsidRDefault="00200A95" w:rsidP="00200A95">
            <w:pPr>
              <w:rPr>
                <w:bCs/>
              </w:rPr>
            </w:pPr>
          </w:p>
        </w:tc>
      </w:tr>
      <w:tr w:rsidR="00200A95" w:rsidRPr="00AB646E" w14:paraId="22E84832" w14:textId="77777777" w:rsidTr="004B51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3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CB8" w14:textId="52ADBB6B" w:rsidR="00200A95" w:rsidRPr="00200A9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 IMPRESA ESECUTRICE DEI LAVORI: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C11" w14:textId="6F57F609" w:rsidR="00200A95" w:rsidRPr="00CC3600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</w:rPr>
            </w:pPr>
          </w:p>
        </w:tc>
      </w:tr>
    </w:tbl>
    <w:p w14:paraId="16FD299F" w14:textId="77777777" w:rsidR="005E4EC1" w:rsidRPr="00AB646E" w:rsidRDefault="005E4EC1">
      <w:pPr>
        <w:rPr>
          <w:rFonts w:ascii="Garamond" w:hAnsi="Garamond" w:cs="Arial"/>
          <w:sz w:val="22"/>
          <w:szCs w:val="22"/>
        </w:rPr>
      </w:pPr>
      <w:r w:rsidRPr="00AB646E">
        <w:rPr>
          <w:rFonts w:ascii="Garamond" w:hAnsi="Garamond" w:cs="Arial"/>
          <w:sz w:val="22"/>
          <w:szCs w:val="22"/>
        </w:rPr>
        <w:br w:type="page"/>
      </w:r>
    </w:p>
    <w:p w14:paraId="44B52AAF" w14:textId="6C35A169" w:rsidR="00505BD5" w:rsidRPr="00EC5D6E" w:rsidRDefault="00505BD5" w:rsidP="00505BD5">
      <w:pPr>
        <w:rPr>
          <w:rFonts w:ascii="Garamond" w:hAnsi="Garamond" w:cs="Arial"/>
          <w:b/>
          <w:bCs/>
          <w:sz w:val="28"/>
          <w:szCs w:val="28"/>
        </w:rPr>
      </w:pPr>
      <w:r w:rsidRPr="00EC5D6E">
        <w:rPr>
          <w:rFonts w:ascii="Garamond" w:hAnsi="Garamond" w:cs="Arial"/>
          <w:b/>
          <w:bCs/>
          <w:sz w:val="28"/>
          <w:szCs w:val="28"/>
        </w:rPr>
        <w:lastRenderedPageBreak/>
        <w:t>Tabella 1 –</w:t>
      </w:r>
      <w:r w:rsidR="0018147E" w:rsidRPr="00EC5D6E">
        <w:rPr>
          <w:rFonts w:ascii="Garamond" w:hAnsi="Garamond" w:cs="Arial"/>
          <w:b/>
          <w:bCs/>
          <w:sz w:val="28"/>
          <w:szCs w:val="28"/>
        </w:rPr>
        <w:t xml:space="preserve"> </w:t>
      </w:r>
      <w:r w:rsidRPr="00EC5D6E">
        <w:rPr>
          <w:rFonts w:ascii="Garamond" w:hAnsi="Garamond" w:cs="Arial"/>
          <w:b/>
          <w:bCs/>
          <w:sz w:val="28"/>
          <w:szCs w:val="28"/>
        </w:rPr>
        <w:t>Informazioni di dettaglio sul progetto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097"/>
      </w:tblGrid>
      <w:tr w:rsidR="0018147E" w:rsidRPr="00AB646E" w14:paraId="771ED0B8" w14:textId="77777777" w:rsidTr="00CC3600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</w:tcPr>
          <w:p w14:paraId="7F859614" w14:textId="4C746B2D" w:rsidR="0018147E" w:rsidRPr="00CC3600" w:rsidRDefault="0018147E" w:rsidP="00E92CF8">
            <w:pPr>
              <w:jc w:val="both"/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Sub-investimento</w:t>
            </w:r>
          </w:p>
        </w:tc>
        <w:tc>
          <w:tcPr>
            <w:tcW w:w="2647" w:type="pct"/>
            <w:tcBorders>
              <w:left w:val="nil"/>
            </w:tcBorders>
          </w:tcPr>
          <w:p w14:paraId="42DB6E2F" w14:textId="00F1089A" w:rsidR="0018147E" w:rsidRPr="00CC3600" w:rsidRDefault="0018147E" w:rsidP="00E92CF8">
            <w:pPr>
              <w:jc w:val="both"/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  <w:t>M2C2 I.4.1.</w:t>
            </w:r>
            <w:r w:rsidR="00E1395E"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  <w:t>1</w:t>
            </w:r>
            <w:r w:rsidRPr="00CC3600"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  <w:t xml:space="preserve"> “Ciclovie </w:t>
            </w:r>
            <w:r w:rsidR="00E1395E"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  <w:t>turistiche</w:t>
            </w:r>
            <w:r w:rsidRPr="00CC3600"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  <w:t>”</w:t>
            </w:r>
          </w:p>
        </w:tc>
      </w:tr>
      <w:tr w:rsidR="00684409" w:rsidRPr="00AB646E" w14:paraId="2EEB2963" w14:textId="77777777" w:rsidTr="00CC3600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</w:tcPr>
          <w:p w14:paraId="58AA66C0" w14:textId="7B509CE9" w:rsidR="00684409" w:rsidRPr="00CC3600" w:rsidRDefault="00684409" w:rsidP="00E92CF8">
            <w:pPr>
              <w:jc w:val="both"/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CUP</w:t>
            </w:r>
          </w:p>
        </w:tc>
        <w:tc>
          <w:tcPr>
            <w:tcW w:w="2647" w:type="pct"/>
            <w:tcBorders>
              <w:left w:val="nil"/>
            </w:tcBorders>
          </w:tcPr>
          <w:p w14:paraId="1C34C15F" w14:textId="77777777" w:rsidR="00684409" w:rsidRPr="00CC3600" w:rsidRDefault="00684409" w:rsidP="00E92CF8">
            <w:pPr>
              <w:jc w:val="both"/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684409" w:rsidRPr="00AB646E" w14:paraId="2ADBD4C5" w14:textId="77777777" w:rsidTr="00CC3600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</w:tcPr>
          <w:p w14:paraId="556BE164" w14:textId="12D349B7" w:rsidR="00684409" w:rsidRPr="00CC3600" w:rsidRDefault="00684409" w:rsidP="00E92CF8">
            <w:pPr>
              <w:jc w:val="both"/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Lotto (</w:t>
            </w:r>
            <w:r w:rsidRPr="00A84BD1">
              <w:rPr>
                <w:rFonts w:ascii="Garamond" w:hAnsi="Garamond"/>
                <w:b/>
                <w:bCs/>
                <w:i/>
                <w:iCs/>
                <w:color w:val="FFFFFF" w:themeColor="background1"/>
                <w:sz w:val="24"/>
                <w:szCs w:val="24"/>
                <w:lang w:eastAsia="it-IT"/>
              </w:rPr>
              <w:t>eventuale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2647" w:type="pct"/>
            <w:tcBorders>
              <w:left w:val="nil"/>
            </w:tcBorders>
          </w:tcPr>
          <w:p w14:paraId="26B28D1A" w14:textId="77777777" w:rsidR="00684409" w:rsidRPr="00CC3600" w:rsidRDefault="00684409" w:rsidP="00E92CF8">
            <w:pPr>
              <w:jc w:val="both"/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684409" w:rsidRPr="00AB646E" w14:paraId="79D39572" w14:textId="77777777" w:rsidTr="00CC3600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</w:tcPr>
          <w:p w14:paraId="01192B49" w14:textId="75FC2048" w:rsidR="00684409" w:rsidRPr="00CC3600" w:rsidRDefault="00684409" w:rsidP="00E92CF8">
            <w:pPr>
              <w:jc w:val="both"/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CIG</w:t>
            </w:r>
          </w:p>
        </w:tc>
        <w:tc>
          <w:tcPr>
            <w:tcW w:w="2647" w:type="pct"/>
            <w:tcBorders>
              <w:left w:val="nil"/>
            </w:tcBorders>
          </w:tcPr>
          <w:p w14:paraId="3D9E37E8" w14:textId="77777777" w:rsidR="00684409" w:rsidRPr="00CC3600" w:rsidRDefault="00684409" w:rsidP="00E92CF8">
            <w:pPr>
              <w:jc w:val="both"/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505BD5" w:rsidRPr="00AB646E" w14:paraId="15FCE549" w14:textId="77777777" w:rsidTr="00A074DF">
        <w:trPr>
          <w:trHeight w:val="743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hideMark/>
          </w:tcPr>
          <w:p w14:paraId="65E7CDB8" w14:textId="77777777" w:rsidR="00505BD5" w:rsidRPr="00CC3600" w:rsidRDefault="00505BD5" w:rsidP="00E92CF8">
            <w:pPr>
              <w:jc w:val="both"/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Titolo intervento</w:t>
            </w:r>
          </w:p>
        </w:tc>
        <w:tc>
          <w:tcPr>
            <w:tcW w:w="2647" w:type="pct"/>
            <w:tcBorders>
              <w:left w:val="nil"/>
            </w:tcBorders>
          </w:tcPr>
          <w:p w14:paraId="08CC0588" w14:textId="77777777" w:rsidR="00505BD5" w:rsidRPr="00CC3600" w:rsidRDefault="00505BD5" w:rsidP="00E92CF8">
            <w:pPr>
              <w:jc w:val="both"/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505BD5" w:rsidRPr="00AB646E" w14:paraId="4E99C764" w14:textId="77777777" w:rsidTr="00230F28">
        <w:trPr>
          <w:trHeight w:val="1259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hideMark/>
          </w:tcPr>
          <w:p w14:paraId="21F4E1CF" w14:textId="16E2D3A3" w:rsidR="00505BD5" w:rsidRPr="00CC3600" w:rsidRDefault="00684409" w:rsidP="00230F2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Breve d</w:t>
            </w:r>
            <w:r w:rsidR="00505BD5"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escrizione dell’intervento oggetto del finanziamento</w:t>
            </w:r>
          </w:p>
        </w:tc>
        <w:tc>
          <w:tcPr>
            <w:tcW w:w="2647" w:type="pct"/>
            <w:tcBorders>
              <w:left w:val="nil"/>
            </w:tcBorders>
          </w:tcPr>
          <w:p w14:paraId="4A879632" w14:textId="77777777" w:rsidR="00505BD5" w:rsidRPr="000B4197" w:rsidRDefault="00505BD5" w:rsidP="00230F28">
            <w:pPr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</w:pPr>
            <w:r w:rsidRPr="000B4197"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  <w:t>Inserire una breve descrizione dell’intervento</w:t>
            </w:r>
          </w:p>
        </w:tc>
      </w:tr>
      <w:tr w:rsidR="00230F28" w:rsidRPr="00AB646E" w14:paraId="76855C27" w14:textId="77777777" w:rsidTr="00623E64">
        <w:trPr>
          <w:trHeight w:val="90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</w:tcPr>
          <w:p w14:paraId="1B901A20" w14:textId="735CD5DB" w:rsidR="00230F28" w:rsidRPr="00CC3600" w:rsidRDefault="00230F28" w:rsidP="00230F2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di ciclovia complessivi previsti originariamente dal progetto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0246F082" w14:textId="4B8527D2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65B48379" w14:textId="77777777" w:rsidTr="00230F28">
        <w:trPr>
          <w:trHeight w:val="990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</w:tcPr>
          <w:p w14:paraId="2E637834" w14:textId="2C5269D7" w:rsidR="00230F28" w:rsidRPr="00CC3600" w:rsidRDefault="00230F28" w:rsidP="00230F2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di ciclovia previsti dal D.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I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. n. 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4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/202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2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 e </w:t>
            </w:r>
            <w:proofErr w:type="spellStart"/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ss.mm.ii</w:t>
            </w:r>
            <w:proofErr w:type="spellEnd"/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. quale obiettivo finale al 30 giugno 2026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39073CCE" w14:textId="151649D3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086229B6" w14:textId="77777777" w:rsidTr="00623E64">
        <w:trPr>
          <w:trHeight w:val="695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triple" w:sz="4" w:space="0" w:color="auto"/>
              <w:right w:val="nil"/>
            </w:tcBorders>
            <w:shd w:val="clear" w:color="auto" w:fill="003366"/>
          </w:tcPr>
          <w:p w14:paraId="2BF9B4E0" w14:textId="2F8535AC" w:rsidR="00230F28" w:rsidRPr="00CC3600" w:rsidRDefault="00230F28" w:rsidP="00230F2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di ciclovia complessivi realizzati e rendicontati al 30 giugno 2026</w:t>
            </w:r>
          </w:p>
        </w:tc>
        <w:tc>
          <w:tcPr>
            <w:tcW w:w="2647" w:type="pct"/>
            <w:tcBorders>
              <w:left w:val="nil"/>
              <w:bottom w:val="triple" w:sz="4" w:space="0" w:color="auto"/>
            </w:tcBorders>
            <w:vAlign w:val="center"/>
            <w:hideMark/>
          </w:tcPr>
          <w:p w14:paraId="259CB896" w14:textId="63C49F6A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3D73412E" w14:textId="77777777" w:rsidTr="00623E64">
        <w:trPr>
          <w:trHeight w:val="567"/>
        </w:trPr>
        <w:tc>
          <w:tcPr>
            <w:tcW w:w="2353" w:type="pct"/>
            <w:tcBorders>
              <w:top w:val="trip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  <w:hideMark/>
          </w:tcPr>
          <w:p w14:paraId="38E6EF14" w14:textId="7813DE02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pista ciclabile</w:t>
            </w:r>
          </w:p>
          <w:p w14:paraId="0E6EA271" w14:textId="77777777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(in sede riservata, monodirezionale/bidirezionale)</w:t>
            </w:r>
          </w:p>
        </w:tc>
        <w:tc>
          <w:tcPr>
            <w:tcW w:w="2647" w:type="pct"/>
            <w:tcBorders>
              <w:top w:val="triple" w:sz="4" w:space="0" w:color="auto"/>
              <w:left w:val="nil"/>
            </w:tcBorders>
            <w:vAlign w:val="center"/>
            <w:hideMark/>
          </w:tcPr>
          <w:p w14:paraId="455A8A2A" w14:textId="229219D4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5A076712" w14:textId="77777777" w:rsidTr="00623E64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  <w:hideMark/>
          </w:tcPr>
          <w:p w14:paraId="099845F9" w14:textId="1E618B90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corsia ciclabile (monodirezionale/bidirezionale)</w:t>
            </w:r>
          </w:p>
        </w:tc>
        <w:tc>
          <w:tcPr>
            <w:tcW w:w="2647" w:type="pct"/>
            <w:tcBorders>
              <w:left w:val="nil"/>
            </w:tcBorders>
            <w:vAlign w:val="center"/>
            <w:hideMark/>
          </w:tcPr>
          <w:p w14:paraId="31C12724" w14:textId="3E52D4A6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366EFD7C" w14:textId="77777777" w:rsidTr="00623E64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  <w:hideMark/>
          </w:tcPr>
          <w:p w14:paraId="6909F2F5" w14:textId="09B0326F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itinerario ciclabile</w:t>
            </w:r>
          </w:p>
        </w:tc>
        <w:tc>
          <w:tcPr>
            <w:tcW w:w="2647" w:type="pct"/>
            <w:tcBorders>
              <w:left w:val="nil"/>
            </w:tcBorders>
            <w:vAlign w:val="center"/>
            <w:hideMark/>
          </w:tcPr>
          <w:p w14:paraId="3DBA7D8A" w14:textId="2CBC9171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5EAE3D70" w14:textId="77777777" w:rsidTr="00623E64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</w:tcPr>
          <w:p w14:paraId="2863F77A" w14:textId="55D6650E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via verde ciclabile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1E19CBDA" w14:textId="059752FB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455D5482" w14:textId="77777777" w:rsidTr="00623E64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triple" w:sz="6" w:space="0" w:color="auto"/>
              <w:right w:val="nil"/>
            </w:tcBorders>
            <w:shd w:val="clear" w:color="auto" w:fill="1F497D" w:themeFill="text2"/>
            <w:vAlign w:val="center"/>
          </w:tcPr>
          <w:p w14:paraId="2B4D6599" w14:textId="44823799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Totale km</w:t>
            </w:r>
          </w:p>
        </w:tc>
        <w:tc>
          <w:tcPr>
            <w:tcW w:w="2647" w:type="pct"/>
            <w:tcBorders>
              <w:left w:val="nil"/>
              <w:bottom w:val="triple" w:sz="6" w:space="0" w:color="auto"/>
            </w:tcBorders>
            <w:vAlign w:val="center"/>
          </w:tcPr>
          <w:p w14:paraId="3AB072A6" w14:textId="77777777" w:rsidR="00230F28" w:rsidRDefault="00230F28" w:rsidP="000B4197">
            <w:pPr>
              <w:spacing w:before="120" w:after="120"/>
              <w:rPr>
                <w:rFonts w:ascii="Garamond" w:hAnsi="Garamond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  <w:p w14:paraId="533F7AF8" w14:textId="0DC787C6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sz w:val="24"/>
                <w:szCs w:val="24"/>
                <w:lang w:eastAsia="it-IT"/>
              </w:rPr>
              <w:t>(</w:t>
            </w:r>
            <w:r w:rsidRPr="00623E64"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  <w:t>il totale deve coincidere con il N. di km di ciclovia complessivi realizzati e rendicontati al 30 giugno 2026</w:t>
            </w:r>
            <w:r>
              <w:rPr>
                <w:rFonts w:ascii="Garamond" w:hAnsi="Garamond"/>
                <w:sz w:val="24"/>
                <w:szCs w:val="24"/>
                <w:lang w:eastAsia="it-IT"/>
              </w:rPr>
              <w:t>)</w:t>
            </w:r>
          </w:p>
        </w:tc>
      </w:tr>
      <w:tr w:rsidR="00230F28" w:rsidRPr="00AB646E" w14:paraId="4296FE03" w14:textId="77777777" w:rsidTr="00623E64">
        <w:trPr>
          <w:trHeight w:val="567"/>
        </w:trPr>
        <w:tc>
          <w:tcPr>
            <w:tcW w:w="2353" w:type="pct"/>
            <w:tcBorders>
              <w:top w:val="triple" w:sz="6" w:space="0" w:color="auto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31849B" w:themeFill="accent5" w:themeFillShade="BF"/>
            <w:vAlign w:val="center"/>
          </w:tcPr>
          <w:p w14:paraId="453275F7" w14:textId="3FDB4455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 xml:space="preserve">di cui ciclovia </w:t>
            </w:r>
            <w:r w:rsidR="00425FA6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 xml:space="preserve">di </w:t>
            </w:r>
            <w:r w:rsidRPr="00623E64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u w:val="single"/>
                <w:lang w:eastAsia="it-IT"/>
              </w:rPr>
              <w:t>nuova realizzazione</w:t>
            </w:r>
          </w:p>
        </w:tc>
        <w:tc>
          <w:tcPr>
            <w:tcW w:w="2647" w:type="pct"/>
            <w:tcBorders>
              <w:top w:val="triple" w:sz="6" w:space="0" w:color="auto"/>
              <w:left w:val="nil"/>
            </w:tcBorders>
            <w:vAlign w:val="center"/>
          </w:tcPr>
          <w:p w14:paraId="3BE45B7F" w14:textId="0FB1DE1D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557E1E2B" w14:textId="77777777" w:rsidTr="00623E64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31849B" w:themeFill="accent5" w:themeFillShade="BF"/>
            <w:vAlign w:val="center"/>
          </w:tcPr>
          <w:p w14:paraId="234FC3C4" w14:textId="2F02EABF" w:rsidR="00230F28" w:rsidRPr="00CC3600" w:rsidRDefault="00230F28" w:rsidP="00230F28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 xml:space="preserve">di cui ciclovia in </w:t>
            </w:r>
            <w:r w:rsidRPr="00623E64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u w:val="single"/>
                <w:lang w:eastAsia="it-IT"/>
              </w:rPr>
              <w:t>manutenzione straordinaria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46160301" w14:textId="68DB99F8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230F28" w:rsidRPr="00AB646E" w14:paraId="74D7A4C3" w14:textId="77777777" w:rsidTr="00623E64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nil"/>
            </w:tcBorders>
            <w:shd w:val="clear" w:color="auto" w:fill="31849B" w:themeFill="accent5" w:themeFillShade="BF"/>
            <w:vAlign w:val="center"/>
          </w:tcPr>
          <w:p w14:paraId="02FB5873" w14:textId="1736AEAD" w:rsidR="00230F28" w:rsidRPr="00623E64" w:rsidRDefault="00230F28" w:rsidP="00230F28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 w:rsidRPr="00623E64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Totale km</w:t>
            </w:r>
          </w:p>
        </w:tc>
        <w:tc>
          <w:tcPr>
            <w:tcW w:w="2647" w:type="pct"/>
            <w:tcBorders>
              <w:left w:val="nil"/>
              <w:bottom w:val="single" w:sz="4" w:space="0" w:color="auto"/>
            </w:tcBorders>
            <w:vAlign w:val="center"/>
          </w:tcPr>
          <w:p w14:paraId="209DC688" w14:textId="77777777" w:rsidR="00230F28" w:rsidRDefault="00230F28" w:rsidP="00A074DF">
            <w:pPr>
              <w:spacing w:before="120" w:after="120"/>
              <w:rPr>
                <w:rFonts w:ascii="Garamond" w:hAnsi="Garamond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  <w:p w14:paraId="7F7CE12E" w14:textId="5FD60534" w:rsidR="00230F28" w:rsidRPr="00CC3600" w:rsidRDefault="00230F28" w:rsidP="00230F2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sz w:val="24"/>
                <w:szCs w:val="24"/>
                <w:lang w:eastAsia="it-IT"/>
              </w:rPr>
              <w:t>(</w:t>
            </w:r>
            <w:r w:rsidRPr="00623E64"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  <w:t>il totale deve coincidere con il N. di km di ciclovia complessivi realizzati e rendicontati al 30 giugno 2026</w:t>
            </w:r>
            <w:r>
              <w:rPr>
                <w:rFonts w:ascii="Garamond" w:hAnsi="Garamond"/>
                <w:sz w:val="24"/>
                <w:szCs w:val="24"/>
                <w:lang w:eastAsia="it-IT"/>
              </w:rPr>
              <w:t>)</w:t>
            </w:r>
          </w:p>
        </w:tc>
      </w:tr>
    </w:tbl>
    <w:p w14:paraId="402BF0AD" w14:textId="77777777" w:rsidR="00684409" w:rsidRPr="0018147E" w:rsidRDefault="00684409" w:rsidP="0018147E">
      <w:pPr>
        <w:rPr>
          <w:rFonts w:ascii="Garamond" w:hAnsi="Garamond" w:cs="Arial"/>
          <w:b/>
          <w:bCs/>
          <w:sz w:val="28"/>
          <w:szCs w:val="28"/>
        </w:rPr>
      </w:pPr>
    </w:p>
    <w:sectPr w:rsidR="00684409" w:rsidRPr="0018147E" w:rsidSect="004B517E">
      <w:headerReference w:type="default" r:id="rId11"/>
      <w:footerReference w:type="default" r:id="rId12"/>
      <w:headerReference w:type="first" r:id="rId13"/>
      <w:pgSz w:w="11906" w:h="16838" w:code="9"/>
      <w:pgMar w:top="1417" w:right="1134" w:bottom="1134" w:left="1134" w:header="680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1008" w14:textId="77777777" w:rsidR="00DF514B" w:rsidRPr="00AB646E" w:rsidRDefault="00DF514B" w:rsidP="00C15F11">
      <w:r w:rsidRPr="00AB646E">
        <w:separator/>
      </w:r>
    </w:p>
  </w:endnote>
  <w:endnote w:type="continuationSeparator" w:id="0">
    <w:p w14:paraId="3D6C5F56" w14:textId="77777777" w:rsidR="00DF514B" w:rsidRPr="00AB646E" w:rsidRDefault="00DF514B" w:rsidP="00C15F11">
      <w:r w:rsidRPr="00AB64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043294"/>
      <w:docPartObj>
        <w:docPartGallery w:val="Page Numbers (Bottom of Page)"/>
        <w:docPartUnique/>
      </w:docPartObj>
    </w:sdtPr>
    <w:sdtEndPr/>
    <w:sdtContent>
      <w:p w14:paraId="1D15DE08" w14:textId="4655B14B" w:rsidR="001E05F1" w:rsidRPr="00AB646E" w:rsidRDefault="001E05F1" w:rsidP="0065316D">
        <w:pPr>
          <w:pStyle w:val="Pidipagina"/>
          <w:jc w:val="right"/>
        </w:pPr>
        <w:r w:rsidRPr="00684409">
          <w:rPr>
            <w:rFonts w:ascii="Times New Roman" w:hAnsi="Times New Roman"/>
            <w:sz w:val="22"/>
            <w:szCs w:val="28"/>
          </w:rPr>
          <w:fldChar w:fldCharType="begin"/>
        </w:r>
        <w:r w:rsidRPr="00684409">
          <w:rPr>
            <w:rFonts w:ascii="Times New Roman" w:hAnsi="Times New Roman"/>
            <w:sz w:val="22"/>
            <w:szCs w:val="28"/>
          </w:rPr>
          <w:instrText>PAGE   \* MERGEFORMAT</w:instrText>
        </w:r>
        <w:r w:rsidRPr="00684409">
          <w:rPr>
            <w:rFonts w:ascii="Times New Roman" w:hAnsi="Times New Roman"/>
            <w:sz w:val="22"/>
            <w:szCs w:val="28"/>
          </w:rPr>
          <w:fldChar w:fldCharType="separate"/>
        </w:r>
        <w:r w:rsidRPr="00684409">
          <w:rPr>
            <w:rFonts w:ascii="Times New Roman" w:hAnsi="Times New Roman"/>
            <w:sz w:val="22"/>
            <w:szCs w:val="28"/>
          </w:rPr>
          <w:t>2</w:t>
        </w:r>
        <w:r w:rsidRPr="00684409">
          <w:rPr>
            <w:rFonts w:ascii="Times New Roman" w:hAnsi="Times New Roman"/>
            <w:sz w:val="22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9983C" w14:textId="77777777" w:rsidR="00DF514B" w:rsidRPr="00AB646E" w:rsidRDefault="00DF514B" w:rsidP="00C15F11">
      <w:r w:rsidRPr="00AB646E">
        <w:separator/>
      </w:r>
    </w:p>
  </w:footnote>
  <w:footnote w:type="continuationSeparator" w:id="0">
    <w:p w14:paraId="7DD12A2E" w14:textId="77777777" w:rsidR="00DF514B" w:rsidRPr="00AB646E" w:rsidRDefault="00DF514B" w:rsidP="00C15F11">
      <w:r w:rsidRPr="00AB64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3A8" w14:textId="6A5C9B00" w:rsidR="00752A20" w:rsidRPr="00AB646E" w:rsidRDefault="001E05F1" w:rsidP="005E4EC1">
    <w:pPr>
      <w:pStyle w:val="Intestazione"/>
      <w:tabs>
        <w:tab w:val="clear" w:pos="4819"/>
        <w:tab w:val="clear" w:pos="9638"/>
        <w:tab w:val="left" w:pos="2562"/>
      </w:tabs>
      <w:spacing w:after="240"/>
      <w:jc w:val="left"/>
    </w:pPr>
    <w:r w:rsidRPr="00AB646E">
      <w:rPr>
        <w:noProof/>
      </w:rPr>
      <w:drawing>
        <wp:anchor distT="0" distB="0" distL="114300" distR="114300" simplePos="0" relativeHeight="251659264" behindDoc="1" locked="0" layoutInCell="1" allowOverlap="1" wp14:anchorId="45A41DDF" wp14:editId="414F8409">
          <wp:simplePos x="0" y="0"/>
          <wp:positionH relativeFrom="margin">
            <wp:align>center</wp:align>
          </wp:positionH>
          <wp:positionV relativeFrom="paragraph">
            <wp:posOffset>145415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211689979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A19F" w14:textId="40D7D942" w:rsidR="00453471" w:rsidRPr="00AB646E" w:rsidRDefault="00505BD5" w:rsidP="001E05F1">
    <w:pPr>
      <w:pStyle w:val="Intestazione"/>
      <w:spacing w:after="240"/>
      <w:jc w:val="left"/>
    </w:pPr>
    <w:r w:rsidRPr="00AB646E">
      <w:rPr>
        <w:noProof/>
      </w:rPr>
      <w:drawing>
        <wp:anchor distT="0" distB="0" distL="114300" distR="114300" simplePos="0" relativeHeight="251661312" behindDoc="1" locked="0" layoutInCell="1" allowOverlap="1" wp14:anchorId="33B6A2C7" wp14:editId="7C2BA22D">
          <wp:simplePos x="0" y="0"/>
          <wp:positionH relativeFrom="column">
            <wp:posOffset>0</wp:posOffset>
          </wp:positionH>
          <wp:positionV relativeFrom="paragraph">
            <wp:posOffset>119275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178855246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18E05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AA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B0A62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2C386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98417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83A6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8236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BA35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E5F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236E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C69B4"/>
    <w:multiLevelType w:val="hybridMultilevel"/>
    <w:tmpl w:val="B31235B4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16239"/>
    <w:multiLevelType w:val="hybridMultilevel"/>
    <w:tmpl w:val="9C9A4CC0"/>
    <w:lvl w:ilvl="0" w:tplc="0410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0233AD"/>
    <w:multiLevelType w:val="hybridMultilevel"/>
    <w:tmpl w:val="D2E8BC22"/>
    <w:lvl w:ilvl="0" w:tplc="40F2F16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853A8"/>
    <w:multiLevelType w:val="singleLevel"/>
    <w:tmpl w:val="19063ADC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9F92C33"/>
    <w:multiLevelType w:val="multilevel"/>
    <w:tmpl w:val="3D540EBE"/>
    <w:lvl w:ilvl="0">
      <w:start w:val="1"/>
      <w:numFmt w:val="upperRoman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EF54DAE"/>
    <w:multiLevelType w:val="hybridMultilevel"/>
    <w:tmpl w:val="A378E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B6430"/>
    <w:multiLevelType w:val="hybridMultilevel"/>
    <w:tmpl w:val="B31E0BD0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C78D7"/>
    <w:multiLevelType w:val="multilevel"/>
    <w:tmpl w:val="9D2C46E0"/>
    <w:lvl w:ilvl="0">
      <w:start w:val="1"/>
      <w:numFmt w:val="decimal"/>
      <w:pStyle w:val="ElencoNumerat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4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963" w:hanging="1440"/>
      </w:pPr>
      <w:rPr>
        <w:rFonts w:hint="default"/>
      </w:rPr>
    </w:lvl>
  </w:abstractNum>
  <w:abstractNum w:abstractNumId="18" w15:restartNumberingAfterBreak="0">
    <w:nsid w:val="320C434F"/>
    <w:multiLevelType w:val="hybridMultilevel"/>
    <w:tmpl w:val="F064B7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34BC1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7B450E"/>
    <w:multiLevelType w:val="hybridMultilevel"/>
    <w:tmpl w:val="78BEB444"/>
    <w:lvl w:ilvl="0" w:tplc="07A8082C">
      <w:start w:val="1"/>
      <w:numFmt w:val="bullet"/>
      <w:pStyle w:val="00elencopunto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1371249"/>
    <w:multiLevelType w:val="hybridMultilevel"/>
    <w:tmpl w:val="3DA095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307C"/>
    <w:multiLevelType w:val="hybridMultilevel"/>
    <w:tmpl w:val="9BA0D1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808F1"/>
    <w:multiLevelType w:val="hybridMultilevel"/>
    <w:tmpl w:val="C916DC18"/>
    <w:lvl w:ilvl="0" w:tplc="7D9A1BAA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cs="Freestyle Script" w:hint="default"/>
      </w:rPr>
    </w:lvl>
    <w:lvl w:ilvl="1" w:tplc="D8E0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BF71810"/>
    <w:multiLevelType w:val="multilevel"/>
    <w:tmpl w:val="1C5C3D84"/>
    <w:lvl w:ilvl="0">
      <w:start w:val="1"/>
      <w:numFmt w:val="bullet"/>
      <w:pStyle w:val="ElencoPuntato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</w:rPr>
    </w:lvl>
    <w:lvl w:ilvl="2">
      <w:start w:val="1"/>
      <w:numFmt w:val="bullet"/>
      <w:lvlText w:val="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  <w:sz w:val="12"/>
      </w:rPr>
    </w:lvl>
    <w:lvl w:ilvl="3">
      <w:start w:val="1"/>
      <w:numFmt w:val="bullet"/>
      <w:lvlText w:val="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1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C0C36E9"/>
    <w:multiLevelType w:val="hybridMultilevel"/>
    <w:tmpl w:val="7FD0BA14"/>
    <w:lvl w:ilvl="0" w:tplc="813C661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C226CC6"/>
    <w:multiLevelType w:val="hybridMultilevel"/>
    <w:tmpl w:val="13C82CBE"/>
    <w:lvl w:ilvl="0" w:tplc="F1A4AE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0466B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DF579F3"/>
    <w:multiLevelType w:val="hybridMultilevel"/>
    <w:tmpl w:val="44C6EE8C"/>
    <w:lvl w:ilvl="0" w:tplc="25E656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1D51676"/>
    <w:multiLevelType w:val="multilevel"/>
    <w:tmpl w:val="6FC08994"/>
    <w:lvl w:ilvl="0">
      <w:start w:val="1"/>
      <w:numFmt w:val="lowerLetter"/>
      <w:pStyle w:val="ElencoAlfabetico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3">
      <w:start w:val="1"/>
      <w:numFmt w:val="decimal"/>
      <w:lvlText w:val="%1.%2.%3.%4.)"/>
      <w:lvlJc w:val="left"/>
      <w:pPr>
        <w:tabs>
          <w:tab w:val="num" w:pos="870"/>
        </w:tabs>
        <w:ind w:left="5557" w:hanging="2155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367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)"/>
      <w:lvlJc w:val="left"/>
      <w:pPr>
        <w:tabs>
          <w:tab w:val="num" w:pos="439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)"/>
      <w:lvlJc w:val="left"/>
      <w:pPr>
        <w:tabs>
          <w:tab w:val="num" w:pos="511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)"/>
      <w:lvlJc w:val="left"/>
      <w:pPr>
        <w:tabs>
          <w:tab w:val="num" w:pos="619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)"/>
      <w:lvlJc w:val="left"/>
      <w:pPr>
        <w:tabs>
          <w:tab w:val="num" w:pos="6916"/>
        </w:tabs>
        <w:ind w:left="4396" w:hanging="1440"/>
      </w:pPr>
      <w:rPr>
        <w:rFonts w:hint="default"/>
      </w:rPr>
    </w:lvl>
  </w:abstractNum>
  <w:abstractNum w:abstractNumId="30" w15:restartNumberingAfterBreak="0">
    <w:nsid w:val="5BA6395E"/>
    <w:multiLevelType w:val="hybridMultilevel"/>
    <w:tmpl w:val="C13A675C"/>
    <w:lvl w:ilvl="0" w:tplc="93B4FBF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5EB62820"/>
    <w:multiLevelType w:val="hybridMultilevel"/>
    <w:tmpl w:val="29EA5F5A"/>
    <w:lvl w:ilvl="0" w:tplc="0410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EE8230D"/>
    <w:multiLevelType w:val="hybridMultilevel"/>
    <w:tmpl w:val="B184A8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B01EFE"/>
    <w:multiLevelType w:val="multilevel"/>
    <w:tmpl w:val="04100023"/>
    <w:styleLink w:val="ArticoloSezione"/>
    <w:lvl w:ilvl="0">
      <w:start w:val="1"/>
      <w:numFmt w:val="upperRoman"/>
      <w:lvlText w:val="Artico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zion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78313E9B"/>
    <w:multiLevelType w:val="hybridMultilevel"/>
    <w:tmpl w:val="F270438C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5846D2"/>
    <w:multiLevelType w:val="hybridMultilevel"/>
    <w:tmpl w:val="A42E2548"/>
    <w:lvl w:ilvl="0" w:tplc="BA3C1A88">
      <w:numFmt w:val="bullet"/>
      <w:pStyle w:val="00elencotratto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921908">
    <w:abstractNumId w:val="17"/>
  </w:num>
  <w:num w:numId="2" w16cid:durableId="227964983">
    <w:abstractNumId w:val="29"/>
  </w:num>
  <w:num w:numId="3" w16cid:durableId="953362010">
    <w:abstractNumId w:val="8"/>
  </w:num>
  <w:num w:numId="4" w16cid:durableId="1559706187">
    <w:abstractNumId w:val="3"/>
  </w:num>
  <w:num w:numId="5" w16cid:durableId="2037727697">
    <w:abstractNumId w:val="2"/>
  </w:num>
  <w:num w:numId="6" w16cid:durableId="811405932">
    <w:abstractNumId w:val="1"/>
  </w:num>
  <w:num w:numId="7" w16cid:durableId="1176768332">
    <w:abstractNumId w:val="0"/>
  </w:num>
  <w:num w:numId="8" w16cid:durableId="212082120">
    <w:abstractNumId w:val="9"/>
  </w:num>
  <w:num w:numId="9" w16cid:durableId="483470593">
    <w:abstractNumId w:val="7"/>
  </w:num>
  <w:num w:numId="10" w16cid:durableId="64764993">
    <w:abstractNumId w:val="6"/>
  </w:num>
  <w:num w:numId="11" w16cid:durableId="1308703327">
    <w:abstractNumId w:val="5"/>
  </w:num>
  <w:num w:numId="12" w16cid:durableId="124734610">
    <w:abstractNumId w:val="4"/>
  </w:num>
  <w:num w:numId="13" w16cid:durableId="336544955">
    <w:abstractNumId w:val="27"/>
  </w:num>
  <w:num w:numId="14" w16cid:durableId="1707873850">
    <w:abstractNumId w:val="19"/>
  </w:num>
  <w:num w:numId="15" w16cid:durableId="782843688">
    <w:abstractNumId w:val="33"/>
  </w:num>
  <w:num w:numId="16" w16cid:durableId="1102067467">
    <w:abstractNumId w:val="24"/>
  </w:num>
  <w:num w:numId="17" w16cid:durableId="1383403176">
    <w:abstractNumId w:val="14"/>
  </w:num>
  <w:num w:numId="18" w16cid:durableId="983897983">
    <w:abstractNumId w:val="14"/>
  </w:num>
  <w:num w:numId="19" w16cid:durableId="1692997837">
    <w:abstractNumId w:val="14"/>
  </w:num>
  <w:num w:numId="20" w16cid:durableId="209611234">
    <w:abstractNumId w:val="14"/>
  </w:num>
  <w:num w:numId="21" w16cid:durableId="1570264237">
    <w:abstractNumId w:val="14"/>
  </w:num>
  <w:num w:numId="22" w16cid:durableId="1955284516">
    <w:abstractNumId w:val="14"/>
  </w:num>
  <w:num w:numId="23" w16cid:durableId="535431739">
    <w:abstractNumId w:val="14"/>
  </w:num>
  <w:num w:numId="24" w16cid:durableId="250284627">
    <w:abstractNumId w:val="14"/>
  </w:num>
  <w:num w:numId="25" w16cid:durableId="1401446227">
    <w:abstractNumId w:val="14"/>
  </w:num>
  <w:num w:numId="26" w16cid:durableId="1382361749">
    <w:abstractNumId w:val="35"/>
  </w:num>
  <w:num w:numId="27" w16cid:durableId="2073460541">
    <w:abstractNumId w:val="16"/>
  </w:num>
  <w:num w:numId="28" w16cid:durableId="1710957277">
    <w:abstractNumId w:val="32"/>
  </w:num>
  <w:num w:numId="29" w16cid:durableId="1692996916">
    <w:abstractNumId w:val="18"/>
  </w:num>
  <w:num w:numId="30" w16cid:durableId="755129302">
    <w:abstractNumId w:val="10"/>
  </w:num>
  <w:num w:numId="31" w16cid:durableId="1370572018">
    <w:abstractNumId w:val="34"/>
  </w:num>
  <w:num w:numId="32" w16cid:durableId="1188059566">
    <w:abstractNumId w:val="21"/>
  </w:num>
  <w:num w:numId="33" w16cid:durableId="1280408293">
    <w:abstractNumId w:val="13"/>
  </w:num>
  <w:num w:numId="34" w16cid:durableId="1724980501">
    <w:abstractNumId w:val="23"/>
  </w:num>
  <w:num w:numId="35" w16cid:durableId="1403060360">
    <w:abstractNumId w:val="31"/>
  </w:num>
  <w:num w:numId="36" w16cid:durableId="434524825">
    <w:abstractNumId w:val="12"/>
  </w:num>
  <w:num w:numId="37" w16cid:durableId="233047696">
    <w:abstractNumId w:val="28"/>
  </w:num>
  <w:num w:numId="38" w16cid:durableId="16276508">
    <w:abstractNumId w:val="25"/>
  </w:num>
  <w:num w:numId="39" w16cid:durableId="651714607">
    <w:abstractNumId w:val="30"/>
  </w:num>
  <w:num w:numId="40" w16cid:durableId="1332563472">
    <w:abstractNumId w:val="11"/>
  </w:num>
  <w:num w:numId="41" w16cid:durableId="1980377778">
    <w:abstractNumId w:val="15"/>
  </w:num>
  <w:num w:numId="42" w16cid:durableId="1226066702">
    <w:abstractNumId w:val="20"/>
  </w:num>
  <w:num w:numId="43" w16cid:durableId="1696156422">
    <w:abstractNumId w:val="35"/>
  </w:num>
  <w:num w:numId="44" w16cid:durableId="708915502">
    <w:abstractNumId w:val="35"/>
  </w:num>
  <w:num w:numId="45" w16cid:durableId="1643802860">
    <w:abstractNumId w:val="35"/>
  </w:num>
  <w:num w:numId="46" w16cid:durableId="837961100">
    <w:abstractNumId w:val="22"/>
  </w:num>
  <w:num w:numId="47" w16cid:durableId="123273526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8D"/>
    <w:rsid w:val="000023C6"/>
    <w:rsid w:val="000023EA"/>
    <w:rsid w:val="00003627"/>
    <w:rsid w:val="000137E1"/>
    <w:rsid w:val="00017F24"/>
    <w:rsid w:val="000231C5"/>
    <w:rsid w:val="000252DB"/>
    <w:rsid w:val="0003260A"/>
    <w:rsid w:val="000475D5"/>
    <w:rsid w:val="00047AD0"/>
    <w:rsid w:val="00055D4D"/>
    <w:rsid w:val="000613B9"/>
    <w:rsid w:val="00062094"/>
    <w:rsid w:val="00064F3B"/>
    <w:rsid w:val="000674EE"/>
    <w:rsid w:val="00070A77"/>
    <w:rsid w:val="00072912"/>
    <w:rsid w:val="000800BF"/>
    <w:rsid w:val="00082CC4"/>
    <w:rsid w:val="00083BB1"/>
    <w:rsid w:val="00090CC2"/>
    <w:rsid w:val="000911AF"/>
    <w:rsid w:val="000962C6"/>
    <w:rsid w:val="000A7952"/>
    <w:rsid w:val="000B3187"/>
    <w:rsid w:val="000B4197"/>
    <w:rsid w:val="000B4FB3"/>
    <w:rsid w:val="000C1A32"/>
    <w:rsid w:val="000C7106"/>
    <w:rsid w:val="000D1398"/>
    <w:rsid w:val="000D1F66"/>
    <w:rsid w:val="000D54E7"/>
    <w:rsid w:val="000D5C82"/>
    <w:rsid w:val="000E68EF"/>
    <w:rsid w:val="000F323E"/>
    <w:rsid w:val="000F5CA0"/>
    <w:rsid w:val="00102693"/>
    <w:rsid w:val="00106E4D"/>
    <w:rsid w:val="00112BD1"/>
    <w:rsid w:val="00117D2B"/>
    <w:rsid w:val="0012294B"/>
    <w:rsid w:val="00123676"/>
    <w:rsid w:val="00130658"/>
    <w:rsid w:val="00130A35"/>
    <w:rsid w:val="00130F43"/>
    <w:rsid w:val="00140711"/>
    <w:rsid w:val="00142470"/>
    <w:rsid w:val="00144C21"/>
    <w:rsid w:val="00146C6B"/>
    <w:rsid w:val="00160DA0"/>
    <w:rsid w:val="00162F14"/>
    <w:rsid w:val="00164E8B"/>
    <w:rsid w:val="0016664F"/>
    <w:rsid w:val="00166662"/>
    <w:rsid w:val="00167969"/>
    <w:rsid w:val="00171F90"/>
    <w:rsid w:val="00172C7A"/>
    <w:rsid w:val="00174A07"/>
    <w:rsid w:val="0018147E"/>
    <w:rsid w:val="001823EC"/>
    <w:rsid w:val="00182522"/>
    <w:rsid w:val="00183567"/>
    <w:rsid w:val="00184057"/>
    <w:rsid w:val="00185055"/>
    <w:rsid w:val="001869A1"/>
    <w:rsid w:val="00187EFB"/>
    <w:rsid w:val="001A35E8"/>
    <w:rsid w:val="001A4D5A"/>
    <w:rsid w:val="001C26F2"/>
    <w:rsid w:val="001C4242"/>
    <w:rsid w:val="001C7044"/>
    <w:rsid w:val="001D100B"/>
    <w:rsid w:val="001D12EA"/>
    <w:rsid w:val="001D40FB"/>
    <w:rsid w:val="001D440F"/>
    <w:rsid w:val="001D460C"/>
    <w:rsid w:val="001D53DE"/>
    <w:rsid w:val="001E05F1"/>
    <w:rsid w:val="001E226C"/>
    <w:rsid w:val="001E2A29"/>
    <w:rsid w:val="001E484C"/>
    <w:rsid w:val="001E7B9E"/>
    <w:rsid w:val="001E7D0A"/>
    <w:rsid w:val="001F14BB"/>
    <w:rsid w:val="00200A95"/>
    <w:rsid w:val="0021651C"/>
    <w:rsid w:val="0022202F"/>
    <w:rsid w:val="00230F28"/>
    <w:rsid w:val="00231B97"/>
    <w:rsid w:val="00232259"/>
    <w:rsid w:val="002348E6"/>
    <w:rsid w:val="0024713F"/>
    <w:rsid w:val="002551A3"/>
    <w:rsid w:val="002556AF"/>
    <w:rsid w:val="00256787"/>
    <w:rsid w:val="00257A29"/>
    <w:rsid w:val="00263132"/>
    <w:rsid w:val="002725BA"/>
    <w:rsid w:val="0027601D"/>
    <w:rsid w:val="00276670"/>
    <w:rsid w:val="002768AE"/>
    <w:rsid w:val="002808C2"/>
    <w:rsid w:val="00281B1E"/>
    <w:rsid w:val="0029003B"/>
    <w:rsid w:val="00291FD4"/>
    <w:rsid w:val="00292898"/>
    <w:rsid w:val="0029701F"/>
    <w:rsid w:val="002A70C6"/>
    <w:rsid w:val="002B606D"/>
    <w:rsid w:val="002B73F5"/>
    <w:rsid w:val="002C29EC"/>
    <w:rsid w:val="002C3FC5"/>
    <w:rsid w:val="002C4F11"/>
    <w:rsid w:val="002C5437"/>
    <w:rsid w:val="002D11F5"/>
    <w:rsid w:val="002D21C6"/>
    <w:rsid w:val="002E25BA"/>
    <w:rsid w:val="002E5BF6"/>
    <w:rsid w:val="002E6A76"/>
    <w:rsid w:val="002F240F"/>
    <w:rsid w:val="002F39E2"/>
    <w:rsid w:val="002F4C63"/>
    <w:rsid w:val="003021C9"/>
    <w:rsid w:val="00307211"/>
    <w:rsid w:val="00307E19"/>
    <w:rsid w:val="00314C00"/>
    <w:rsid w:val="00322428"/>
    <w:rsid w:val="00323C44"/>
    <w:rsid w:val="00340589"/>
    <w:rsid w:val="00342E58"/>
    <w:rsid w:val="0034311D"/>
    <w:rsid w:val="003447F7"/>
    <w:rsid w:val="0035079F"/>
    <w:rsid w:val="00351DB0"/>
    <w:rsid w:val="00355688"/>
    <w:rsid w:val="00356CFE"/>
    <w:rsid w:val="00362825"/>
    <w:rsid w:val="003776BD"/>
    <w:rsid w:val="003802C6"/>
    <w:rsid w:val="00381753"/>
    <w:rsid w:val="00381FB5"/>
    <w:rsid w:val="00386442"/>
    <w:rsid w:val="00392C76"/>
    <w:rsid w:val="00395794"/>
    <w:rsid w:val="00395A6C"/>
    <w:rsid w:val="003A0799"/>
    <w:rsid w:val="003A63D5"/>
    <w:rsid w:val="003B2F90"/>
    <w:rsid w:val="003B5891"/>
    <w:rsid w:val="003C257F"/>
    <w:rsid w:val="003C7658"/>
    <w:rsid w:val="003D1EE2"/>
    <w:rsid w:val="003D2D45"/>
    <w:rsid w:val="003D3408"/>
    <w:rsid w:val="003D4184"/>
    <w:rsid w:val="003F158E"/>
    <w:rsid w:val="003F4FA2"/>
    <w:rsid w:val="00400C12"/>
    <w:rsid w:val="004016BD"/>
    <w:rsid w:val="00401959"/>
    <w:rsid w:val="00425FA6"/>
    <w:rsid w:val="00433237"/>
    <w:rsid w:val="00433B86"/>
    <w:rsid w:val="00443F00"/>
    <w:rsid w:val="0044426E"/>
    <w:rsid w:val="0045242B"/>
    <w:rsid w:val="00453471"/>
    <w:rsid w:val="004557DC"/>
    <w:rsid w:val="00455E71"/>
    <w:rsid w:val="00460376"/>
    <w:rsid w:val="004608F8"/>
    <w:rsid w:val="00461EC1"/>
    <w:rsid w:val="00473313"/>
    <w:rsid w:val="00480DBC"/>
    <w:rsid w:val="00481C7D"/>
    <w:rsid w:val="00497483"/>
    <w:rsid w:val="0049772F"/>
    <w:rsid w:val="004A57C6"/>
    <w:rsid w:val="004A68DD"/>
    <w:rsid w:val="004B517E"/>
    <w:rsid w:val="004B570A"/>
    <w:rsid w:val="004C30E0"/>
    <w:rsid w:val="004E34B3"/>
    <w:rsid w:val="004E49F7"/>
    <w:rsid w:val="004E61CD"/>
    <w:rsid w:val="004E7ED3"/>
    <w:rsid w:val="004F13FA"/>
    <w:rsid w:val="004F2EED"/>
    <w:rsid w:val="004F69E8"/>
    <w:rsid w:val="00502505"/>
    <w:rsid w:val="00505BD5"/>
    <w:rsid w:val="00512DA3"/>
    <w:rsid w:val="00524452"/>
    <w:rsid w:val="00536891"/>
    <w:rsid w:val="0054448B"/>
    <w:rsid w:val="00544566"/>
    <w:rsid w:val="00555E69"/>
    <w:rsid w:val="00557395"/>
    <w:rsid w:val="005576DD"/>
    <w:rsid w:val="00563C00"/>
    <w:rsid w:val="005669D0"/>
    <w:rsid w:val="00573105"/>
    <w:rsid w:val="005742AF"/>
    <w:rsid w:val="005839A1"/>
    <w:rsid w:val="00587DF9"/>
    <w:rsid w:val="0059528D"/>
    <w:rsid w:val="005A3C88"/>
    <w:rsid w:val="005A5D09"/>
    <w:rsid w:val="005B5766"/>
    <w:rsid w:val="005C1A10"/>
    <w:rsid w:val="005C4AB2"/>
    <w:rsid w:val="005C4DED"/>
    <w:rsid w:val="005C52DA"/>
    <w:rsid w:val="005C6830"/>
    <w:rsid w:val="005D1506"/>
    <w:rsid w:val="005D4CCB"/>
    <w:rsid w:val="005D7E70"/>
    <w:rsid w:val="005E20FE"/>
    <w:rsid w:val="005E3B90"/>
    <w:rsid w:val="005E41B8"/>
    <w:rsid w:val="005E4EC1"/>
    <w:rsid w:val="005E668F"/>
    <w:rsid w:val="005E7776"/>
    <w:rsid w:val="005E7BDA"/>
    <w:rsid w:val="005F118C"/>
    <w:rsid w:val="005F2C9D"/>
    <w:rsid w:val="0060102B"/>
    <w:rsid w:val="00601302"/>
    <w:rsid w:val="00614C99"/>
    <w:rsid w:val="00617F0B"/>
    <w:rsid w:val="006233F3"/>
    <w:rsid w:val="00623E64"/>
    <w:rsid w:val="00625E4E"/>
    <w:rsid w:val="00630D0F"/>
    <w:rsid w:val="0063376E"/>
    <w:rsid w:val="00641066"/>
    <w:rsid w:val="00641AA1"/>
    <w:rsid w:val="0065316D"/>
    <w:rsid w:val="0066177D"/>
    <w:rsid w:val="0066178D"/>
    <w:rsid w:val="006668AE"/>
    <w:rsid w:val="00684409"/>
    <w:rsid w:val="006867FC"/>
    <w:rsid w:val="00693C44"/>
    <w:rsid w:val="00693F83"/>
    <w:rsid w:val="00694C68"/>
    <w:rsid w:val="006A0AB3"/>
    <w:rsid w:val="006A1750"/>
    <w:rsid w:val="006A3666"/>
    <w:rsid w:val="006A7781"/>
    <w:rsid w:val="006B6A39"/>
    <w:rsid w:val="006C1CEF"/>
    <w:rsid w:val="006C35E4"/>
    <w:rsid w:val="006D15E0"/>
    <w:rsid w:val="006D3179"/>
    <w:rsid w:val="006D386D"/>
    <w:rsid w:val="006E309F"/>
    <w:rsid w:val="006E7C52"/>
    <w:rsid w:val="006E7F28"/>
    <w:rsid w:val="006F0E89"/>
    <w:rsid w:val="006F1697"/>
    <w:rsid w:val="006F435A"/>
    <w:rsid w:val="00704C5E"/>
    <w:rsid w:val="0071459B"/>
    <w:rsid w:val="00716AF1"/>
    <w:rsid w:val="0071791F"/>
    <w:rsid w:val="00720979"/>
    <w:rsid w:val="00721E38"/>
    <w:rsid w:val="00721E67"/>
    <w:rsid w:val="00733135"/>
    <w:rsid w:val="00733282"/>
    <w:rsid w:val="0073616C"/>
    <w:rsid w:val="0074455C"/>
    <w:rsid w:val="007457E3"/>
    <w:rsid w:val="00752A20"/>
    <w:rsid w:val="00752F1A"/>
    <w:rsid w:val="007760D3"/>
    <w:rsid w:val="0077622B"/>
    <w:rsid w:val="00780AAC"/>
    <w:rsid w:val="00781D6B"/>
    <w:rsid w:val="007822A7"/>
    <w:rsid w:val="00783E68"/>
    <w:rsid w:val="007841ED"/>
    <w:rsid w:val="007A0BA2"/>
    <w:rsid w:val="007A3464"/>
    <w:rsid w:val="007A3967"/>
    <w:rsid w:val="007A4AB3"/>
    <w:rsid w:val="007B6BAD"/>
    <w:rsid w:val="007B7F8A"/>
    <w:rsid w:val="007C1185"/>
    <w:rsid w:val="007C350A"/>
    <w:rsid w:val="007D4C86"/>
    <w:rsid w:val="007E257C"/>
    <w:rsid w:val="007E3FA7"/>
    <w:rsid w:val="007F2D1D"/>
    <w:rsid w:val="007F7AEE"/>
    <w:rsid w:val="00802FE6"/>
    <w:rsid w:val="00815FEB"/>
    <w:rsid w:val="00833B3D"/>
    <w:rsid w:val="00837ADC"/>
    <w:rsid w:val="00841617"/>
    <w:rsid w:val="00842039"/>
    <w:rsid w:val="00843498"/>
    <w:rsid w:val="008538B6"/>
    <w:rsid w:val="008555DC"/>
    <w:rsid w:val="00862EEB"/>
    <w:rsid w:val="008675FC"/>
    <w:rsid w:val="008773E6"/>
    <w:rsid w:val="00881BD2"/>
    <w:rsid w:val="00883BAB"/>
    <w:rsid w:val="008865D0"/>
    <w:rsid w:val="0089467C"/>
    <w:rsid w:val="008B6610"/>
    <w:rsid w:val="008C11CF"/>
    <w:rsid w:val="008C17C5"/>
    <w:rsid w:val="008C5295"/>
    <w:rsid w:val="008C6018"/>
    <w:rsid w:val="008D1505"/>
    <w:rsid w:val="008D2C32"/>
    <w:rsid w:val="008E3CEC"/>
    <w:rsid w:val="008E7888"/>
    <w:rsid w:val="008F0D0A"/>
    <w:rsid w:val="008F3C58"/>
    <w:rsid w:val="008F4B46"/>
    <w:rsid w:val="00901AA1"/>
    <w:rsid w:val="009049F6"/>
    <w:rsid w:val="00904DA1"/>
    <w:rsid w:val="00904E61"/>
    <w:rsid w:val="009050AF"/>
    <w:rsid w:val="009056AD"/>
    <w:rsid w:val="009068A5"/>
    <w:rsid w:val="0091068A"/>
    <w:rsid w:val="00926774"/>
    <w:rsid w:val="0092681E"/>
    <w:rsid w:val="00930435"/>
    <w:rsid w:val="009444F9"/>
    <w:rsid w:val="00947EE4"/>
    <w:rsid w:val="009539D9"/>
    <w:rsid w:val="00954AD4"/>
    <w:rsid w:val="00964BB7"/>
    <w:rsid w:val="0096738D"/>
    <w:rsid w:val="00981D46"/>
    <w:rsid w:val="0098274E"/>
    <w:rsid w:val="00990383"/>
    <w:rsid w:val="00997B99"/>
    <w:rsid w:val="009A7596"/>
    <w:rsid w:val="009A7A84"/>
    <w:rsid w:val="009B47E8"/>
    <w:rsid w:val="009B5B30"/>
    <w:rsid w:val="009C77D9"/>
    <w:rsid w:val="009D0C9D"/>
    <w:rsid w:val="009D2E2C"/>
    <w:rsid w:val="009D3AA9"/>
    <w:rsid w:val="009D4FA3"/>
    <w:rsid w:val="009D633C"/>
    <w:rsid w:val="009E0F08"/>
    <w:rsid w:val="009E18FA"/>
    <w:rsid w:val="009E1DC4"/>
    <w:rsid w:val="009E7019"/>
    <w:rsid w:val="009F4EEB"/>
    <w:rsid w:val="00A001AD"/>
    <w:rsid w:val="00A02C93"/>
    <w:rsid w:val="00A047DE"/>
    <w:rsid w:val="00A074DF"/>
    <w:rsid w:val="00A121E5"/>
    <w:rsid w:val="00A13ECF"/>
    <w:rsid w:val="00A17FE9"/>
    <w:rsid w:val="00A20207"/>
    <w:rsid w:val="00A26551"/>
    <w:rsid w:val="00A300D7"/>
    <w:rsid w:val="00A3587E"/>
    <w:rsid w:val="00A3758D"/>
    <w:rsid w:val="00A37BEE"/>
    <w:rsid w:val="00A41138"/>
    <w:rsid w:val="00A4124B"/>
    <w:rsid w:val="00A53183"/>
    <w:rsid w:val="00A5457A"/>
    <w:rsid w:val="00A571B1"/>
    <w:rsid w:val="00A57867"/>
    <w:rsid w:val="00A61BFB"/>
    <w:rsid w:val="00A628CF"/>
    <w:rsid w:val="00A66D7C"/>
    <w:rsid w:val="00A7112A"/>
    <w:rsid w:val="00A71B38"/>
    <w:rsid w:val="00A74898"/>
    <w:rsid w:val="00A75A36"/>
    <w:rsid w:val="00A83D14"/>
    <w:rsid w:val="00A84BD1"/>
    <w:rsid w:val="00A85BBB"/>
    <w:rsid w:val="00A8676A"/>
    <w:rsid w:val="00A87337"/>
    <w:rsid w:val="00A87E19"/>
    <w:rsid w:val="00A938A7"/>
    <w:rsid w:val="00AA4DC1"/>
    <w:rsid w:val="00AB1D17"/>
    <w:rsid w:val="00AB5D8B"/>
    <w:rsid w:val="00AB646E"/>
    <w:rsid w:val="00AC48F1"/>
    <w:rsid w:val="00AD074A"/>
    <w:rsid w:val="00AE22DD"/>
    <w:rsid w:val="00AE47D0"/>
    <w:rsid w:val="00AF0B31"/>
    <w:rsid w:val="00AF0E15"/>
    <w:rsid w:val="00AF16C1"/>
    <w:rsid w:val="00AF3B84"/>
    <w:rsid w:val="00AF7454"/>
    <w:rsid w:val="00B031BA"/>
    <w:rsid w:val="00B0449D"/>
    <w:rsid w:val="00B05CC0"/>
    <w:rsid w:val="00B07BB6"/>
    <w:rsid w:val="00B07CBB"/>
    <w:rsid w:val="00B10F1E"/>
    <w:rsid w:val="00B10FC1"/>
    <w:rsid w:val="00B11AF7"/>
    <w:rsid w:val="00B24D18"/>
    <w:rsid w:val="00B32107"/>
    <w:rsid w:val="00B40874"/>
    <w:rsid w:val="00B4216B"/>
    <w:rsid w:val="00B574AB"/>
    <w:rsid w:val="00B65290"/>
    <w:rsid w:val="00B656EF"/>
    <w:rsid w:val="00B706C2"/>
    <w:rsid w:val="00B72B8E"/>
    <w:rsid w:val="00B754D0"/>
    <w:rsid w:val="00B76430"/>
    <w:rsid w:val="00B76643"/>
    <w:rsid w:val="00B8348E"/>
    <w:rsid w:val="00B8370D"/>
    <w:rsid w:val="00B85BC4"/>
    <w:rsid w:val="00B87677"/>
    <w:rsid w:val="00B8799B"/>
    <w:rsid w:val="00B87E21"/>
    <w:rsid w:val="00B95129"/>
    <w:rsid w:val="00B95CAB"/>
    <w:rsid w:val="00B96D91"/>
    <w:rsid w:val="00BB0511"/>
    <w:rsid w:val="00BB057B"/>
    <w:rsid w:val="00BB1FD7"/>
    <w:rsid w:val="00BB70C9"/>
    <w:rsid w:val="00BC2E00"/>
    <w:rsid w:val="00BD2940"/>
    <w:rsid w:val="00BD41BB"/>
    <w:rsid w:val="00BD5A19"/>
    <w:rsid w:val="00BE3245"/>
    <w:rsid w:val="00BE40D7"/>
    <w:rsid w:val="00BE5BEE"/>
    <w:rsid w:val="00BE7A86"/>
    <w:rsid w:val="00BF6B23"/>
    <w:rsid w:val="00C11E48"/>
    <w:rsid w:val="00C15F11"/>
    <w:rsid w:val="00C26BE9"/>
    <w:rsid w:val="00C31C92"/>
    <w:rsid w:val="00C355C8"/>
    <w:rsid w:val="00C4022A"/>
    <w:rsid w:val="00C4644E"/>
    <w:rsid w:val="00C548B5"/>
    <w:rsid w:val="00C5538F"/>
    <w:rsid w:val="00C6148B"/>
    <w:rsid w:val="00C62DC6"/>
    <w:rsid w:val="00C82EC8"/>
    <w:rsid w:val="00C83900"/>
    <w:rsid w:val="00C8596B"/>
    <w:rsid w:val="00C87FC3"/>
    <w:rsid w:val="00C93FCC"/>
    <w:rsid w:val="00C96096"/>
    <w:rsid w:val="00C96817"/>
    <w:rsid w:val="00CA17CD"/>
    <w:rsid w:val="00CA5DCB"/>
    <w:rsid w:val="00CC30C0"/>
    <w:rsid w:val="00CC3600"/>
    <w:rsid w:val="00CC5B54"/>
    <w:rsid w:val="00CC5FD2"/>
    <w:rsid w:val="00CD7AB8"/>
    <w:rsid w:val="00CE266C"/>
    <w:rsid w:val="00CE4510"/>
    <w:rsid w:val="00CF112A"/>
    <w:rsid w:val="00D04D0E"/>
    <w:rsid w:val="00D05ADD"/>
    <w:rsid w:val="00D0604F"/>
    <w:rsid w:val="00D20911"/>
    <w:rsid w:val="00D30C99"/>
    <w:rsid w:val="00D45801"/>
    <w:rsid w:val="00D53465"/>
    <w:rsid w:val="00D5733A"/>
    <w:rsid w:val="00D57BA1"/>
    <w:rsid w:val="00D67D8F"/>
    <w:rsid w:val="00D739AE"/>
    <w:rsid w:val="00D777C8"/>
    <w:rsid w:val="00D81790"/>
    <w:rsid w:val="00D84F9D"/>
    <w:rsid w:val="00DA16A8"/>
    <w:rsid w:val="00DA3431"/>
    <w:rsid w:val="00DA4940"/>
    <w:rsid w:val="00DA59DC"/>
    <w:rsid w:val="00DA6B00"/>
    <w:rsid w:val="00DB2B34"/>
    <w:rsid w:val="00DB2D96"/>
    <w:rsid w:val="00DB440D"/>
    <w:rsid w:val="00DC1279"/>
    <w:rsid w:val="00DC35FD"/>
    <w:rsid w:val="00DD47E8"/>
    <w:rsid w:val="00DD724C"/>
    <w:rsid w:val="00DE3E5B"/>
    <w:rsid w:val="00DF2836"/>
    <w:rsid w:val="00DF514B"/>
    <w:rsid w:val="00DF6165"/>
    <w:rsid w:val="00E02DF4"/>
    <w:rsid w:val="00E034A4"/>
    <w:rsid w:val="00E1395E"/>
    <w:rsid w:val="00E15C89"/>
    <w:rsid w:val="00E15CB0"/>
    <w:rsid w:val="00E165E7"/>
    <w:rsid w:val="00E3017D"/>
    <w:rsid w:val="00E340BD"/>
    <w:rsid w:val="00E363E9"/>
    <w:rsid w:val="00E37FA2"/>
    <w:rsid w:val="00E5057A"/>
    <w:rsid w:val="00E521A1"/>
    <w:rsid w:val="00E522A3"/>
    <w:rsid w:val="00E5574B"/>
    <w:rsid w:val="00E575E4"/>
    <w:rsid w:val="00E60922"/>
    <w:rsid w:val="00E67500"/>
    <w:rsid w:val="00E707DA"/>
    <w:rsid w:val="00E80280"/>
    <w:rsid w:val="00E87C93"/>
    <w:rsid w:val="00E93E0E"/>
    <w:rsid w:val="00E959AE"/>
    <w:rsid w:val="00E9661D"/>
    <w:rsid w:val="00E97D32"/>
    <w:rsid w:val="00EA6D9B"/>
    <w:rsid w:val="00EC04BD"/>
    <w:rsid w:val="00EC34E2"/>
    <w:rsid w:val="00EC5D6E"/>
    <w:rsid w:val="00EC6099"/>
    <w:rsid w:val="00ED39D0"/>
    <w:rsid w:val="00ED4FFE"/>
    <w:rsid w:val="00EE1A6A"/>
    <w:rsid w:val="00EE6C22"/>
    <w:rsid w:val="00EF4EE5"/>
    <w:rsid w:val="00F10DBA"/>
    <w:rsid w:val="00F12B48"/>
    <w:rsid w:val="00F13C4B"/>
    <w:rsid w:val="00F13EB3"/>
    <w:rsid w:val="00F234ED"/>
    <w:rsid w:val="00F25288"/>
    <w:rsid w:val="00F30D27"/>
    <w:rsid w:val="00F351C4"/>
    <w:rsid w:val="00F35CEF"/>
    <w:rsid w:val="00F409AA"/>
    <w:rsid w:val="00F57F7E"/>
    <w:rsid w:val="00F65A9F"/>
    <w:rsid w:val="00F7164E"/>
    <w:rsid w:val="00F72531"/>
    <w:rsid w:val="00F81ECF"/>
    <w:rsid w:val="00F82B23"/>
    <w:rsid w:val="00F8600F"/>
    <w:rsid w:val="00F8718B"/>
    <w:rsid w:val="00F97FC1"/>
    <w:rsid w:val="00FB0508"/>
    <w:rsid w:val="00FB5CEB"/>
    <w:rsid w:val="00FC1166"/>
    <w:rsid w:val="00FC50C5"/>
    <w:rsid w:val="00FC5D78"/>
    <w:rsid w:val="00FC5FE0"/>
    <w:rsid w:val="00FD2F07"/>
    <w:rsid w:val="00FE1B8F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F36B"/>
  <w15:docId w15:val="{8C4A5B59-82E9-4ECC-8909-A9DE52B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58D"/>
    <w:rPr>
      <w:lang w:eastAsia="en-US"/>
    </w:rPr>
  </w:style>
  <w:style w:type="paragraph" w:styleId="Titolo1">
    <w:name w:val="heading 1"/>
    <w:basedOn w:val="Base"/>
    <w:next w:val="Corpo"/>
    <w:qFormat/>
    <w:rsid w:val="004E49F7"/>
    <w:pPr>
      <w:keepNext/>
      <w:pageBreakBefore/>
      <w:numPr>
        <w:numId w:val="24"/>
      </w:numPr>
      <w:spacing w:after="12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Titolo2">
    <w:name w:val="heading 2"/>
    <w:basedOn w:val="Base"/>
    <w:next w:val="Corpo"/>
    <w:qFormat/>
    <w:rsid w:val="004E49F7"/>
    <w:pPr>
      <w:keepNext/>
      <w:numPr>
        <w:ilvl w:val="1"/>
        <w:numId w:val="24"/>
      </w:numPr>
      <w:spacing w:before="360" w:after="120"/>
      <w:outlineLvl w:val="1"/>
    </w:pPr>
    <w:rPr>
      <w:rFonts w:cs="Arial"/>
      <w:b/>
      <w:bCs/>
      <w:i/>
      <w:iCs/>
      <w:caps/>
      <w:sz w:val="24"/>
      <w:szCs w:val="28"/>
    </w:rPr>
  </w:style>
  <w:style w:type="paragraph" w:styleId="Titolo3">
    <w:name w:val="heading 3"/>
    <w:basedOn w:val="Base"/>
    <w:next w:val="Corpo"/>
    <w:qFormat/>
    <w:rsid w:val="004E49F7"/>
    <w:pPr>
      <w:keepNext/>
      <w:numPr>
        <w:ilvl w:val="2"/>
        <w:numId w:val="24"/>
      </w:numPr>
      <w:spacing w:before="360" w:after="120"/>
      <w:outlineLvl w:val="2"/>
    </w:pPr>
    <w:rPr>
      <w:rFonts w:cs="Arial"/>
      <w:b/>
      <w:bCs/>
      <w:sz w:val="24"/>
      <w:szCs w:val="26"/>
    </w:rPr>
  </w:style>
  <w:style w:type="paragraph" w:styleId="Titolo4">
    <w:name w:val="heading 4"/>
    <w:basedOn w:val="Base"/>
    <w:next w:val="Corpo"/>
    <w:qFormat/>
    <w:rsid w:val="004E49F7"/>
    <w:pPr>
      <w:keepNext/>
      <w:numPr>
        <w:ilvl w:val="3"/>
        <w:numId w:val="24"/>
      </w:numPr>
      <w:spacing w:before="360" w:after="120"/>
      <w:ind w:left="1134"/>
      <w:outlineLvl w:val="3"/>
    </w:pPr>
    <w:rPr>
      <w:b/>
      <w:bCs/>
      <w:i/>
      <w:sz w:val="22"/>
      <w:szCs w:val="28"/>
    </w:rPr>
  </w:style>
  <w:style w:type="paragraph" w:styleId="Titolo5">
    <w:name w:val="heading 5"/>
    <w:basedOn w:val="Base"/>
    <w:next w:val="Corpo"/>
    <w:qFormat/>
    <w:rsid w:val="004E49F7"/>
    <w:pPr>
      <w:numPr>
        <w:ilvl w:val="4"/>
        <w:numId w:val="24"/>
      </w:numPr>
      <w:spacing w:before="360" w:after="120"/>
      <w:outlineLvl w:val="4"/>
    </w:pPr>
    <w:rPr>
      <w:rFonts w:ascii="Garamond" w:hAnsi="Garamond"/>
      <w:b/>
      <w:bCs/>
      <w:i/>
      <w:iCs/>
      <w:sz w:val="24"/>
      <w:szCs w:val="26"/>
    </w:rPr>
  </w:style>
  <w:style w:type="paragraph" w:styleId="Titolo6">
    <w:name w:val="heading 6"/>
    <w:basedOn w:val="Base"/>
    <w:next w:val="Corpo"/>
    <w:qFormat/>
    <w:rsid w:val="004E49F7"/>
    <w:pPr>
      <w:numPr>
        <w:ilvl w:val="5"/>
        <w:numId w:val="24"/>
      </w:numPr>
      <w:spacing w:before="360" w:after="120"/>
      <w:ind w:left="936"/>
      <w:outlineLvl w:val="5"/>
    </w:pPr>
    <w:rPr>
      <w:b/>
      <w:bCs/>
      <w:szCs w:val="22"/>
    </w:rPr>
  </w:style>
  <w:style w:type="paragraph" w:styleId="Titolo7">
    <w:name w:val="heading 7"/>
    <w:basedOn w:val="Normale"/>
    <w:next w:val="Normale"/>
    <w:rsid w:val="00AE22DD"/>
    <w:pPr>
      <w:numPr>
        <w:ilvl w:val="6"/>
        <w:numId w:val="24"/>
      </w:numPr>
      <w:spacing w:before="240" w:after="60"/>
      <w:ind w:left="1077" w:hanging="1077"/>
      <w:outlineLvl w:val="6"/>
    </w:pPr>
  </w:style>
  <w:style w:type="paragraph" w:styleId="Titolo8">
    <w:name w:val="heading 8"/>
    <w:basedOn w:val="Normale"/>
    <w:next w:val="Normale"/>
    <w:rsid w:val="004E49F7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rsid w:val="004E49F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Base"/>
    <w:link w:val="IntestazioneCarattere"/>
    <w:rsid w:val="00EA6D9B"/>
    <w:pPr>
      <w:tabs>
        <w:tab w:val="center" w:pos="4819"/>
        <w:tab w:val="right" w:pos="9638"/>
      </w:tabs>
      <w:jc w:val="center"/>
    </w:pPr>
    <w:rPr>
      <w:b/>
      <w:caps/>
    </w:rPr>
  </w:style>
  <w:style w:type="paragraph" w:styleId="Pidipagina">
    <w:name w:val="footer"/>
    <w:basedOn w:val="Normale"/>
    <w:link w:val="PidipaginaCarattere"/>
    <w:uiPriority w:val="99"/>
    <w:rsid w:val="00EA6D9B"/>
    <w:pPr>
      <w:tabs>
        <w:tab w:val="right" w:pos="8222"/>
      </w:tabs>
      <w:jc w:val="center"/>
    </w:pPr>
    <w:rPr>
      <w:rFonts w:ascii="Arial" w:hAnsi="Arial"/>
      <w:sz w:val="16"/>
    </w:rPr>
  </w:style>
  <w:style w:type="paragraph" w:customStyle="1" w:styleId="Base">
    <w:name w:val="Base"/>
    <w:link w:val="BaseCarattere"/>
    <w:semiHidden/>
    <w:rsid w:val="0077622B"/>
    <w:rPr>
      <w:rFonts w:ascii="Arial" w:hAnsi="Arial"/>
      <w:szCs w:val="24"/>
    </w:rPr>
  </w:style>
  <w:style w:type="paragraph" w:customStyle="1" w:styleId="Corpo">
    <w:name w:val="Corpo"/>
    <w:basedOn w:val="Base"/>
    <w:rsid w:val="00721E38"/>
    <w:pPr>
      <w:spacing w:before="120" w:after="200"/>
      <w:jc w:val="both"/>
    </w:pPr>
  </w:style>
  <w:style w:type="paragraph" w:customStyle="1" w:styleId="TitoloIndice">
    <w:name w:val="Titolo Indice"/>
    <w:basedOn w:val="Base"/>
    <w:rsid w:val="003A63D5"/>
    <w:pPr>
      <w:jc w:val="center"/>
    </w:pPr>
    <w:rPr>
      <w:b/>
      <w:caps/>
      <w:sz w:val="24"/>
    </w:rPr>
  </w:style>
  <w:style w:type="paragraph" w:customStyle="1" w:styleId="ElencoPuntato">
    <w:name w:val="ElencoPuntato"/>
    <w:basedOn w:val="Base"/>
    <w:rsid w:val="008773E6"/>
    <w:pPr>
      <w:numPr>
        <w:numId w:val="16"/>
      </w:numPr>
      <w:spacing w:before="60" w:after="60"/>
    </w:pPr>
  </w:style>
  <w:style w:type="paragraph" w:customStyle="1" w:styleId="ElencoNumerato">
    <w:name w:val="ElencoNumerato"/>
    <w:basedOn w:val="Base"/>
    <w:rsid w:val="004016BD"/>
    <w:pPr>
      <w:numPr>
        <w:numId w:val="1"/>
      </w:numPr>
      <w:spacing w:before="60" w:after="60"/>
    </w:pPr>
  </w:style>
  <w:style w:type="paragraph" w:customStyle="1" w:styleId="ElencoAlfabetico">
    <w:name w:val="ElencoAlfabetico"/>
    <w:basedOn w:val="Base"/>
    <w:rsid w:val="00E80280"/>
    <w:pPr>
      <w:numPr>
        <w:numId w:val="2"/>
      </w:numPr>
      <w:spacing w:before="60" w:after="60"/>
    </w:pPr>
  </w:style>
  <w:style w:type="paragraph" w:customStyle="1" w:styleId="Figura">
    <w:name w:val="Figura"/>
    <w:basedOn w:val="Base"/>
    <w:next w:val="Didascalia"/>
    <w:rsid w:val="00DC1279"/>
    <w:pPr>
      <w:spacing w:before="360"/>
      <w:jc w:val="center"/>
    </w:pPr>
  </w:style>
  <w:style w:type="paragraph" w:styleId="Testonotaapidipagina">
    <w:name w:val="footnote text"/>
    <w:basedOn w:val="Normale"/>
    <w:rsid w:val="00EA6D9B"/>
    <w:rPr>
      <w:rFonts w:ascii="Arial" w:hAnsi="Arial"/>
      <w:sz w:val="16"/>
    </w:rPr>
  </w:style>
  <w:style w:type="paragraph" w:styleId="Didascalia">
    <w:name w:val="caption"/>
    <w:basedOn w:val="Base"/>
    <w:next w:val="Corpo"/>
    <w:qFormat/>
    <w:rsid w:val="00B40874"/>
    <w:pPr>
      <w:spacing w:before="120" w:after="360"/>
      <w:jc w:val="center"/>
    </w:pPr>
    <w:rPr>
      <w:bCs/>
      <w:sz w:val="18"/>
      <w:szCs w:val="20"/>
    </w:rPr>
  </w:style>
  <w:style w:type="character" w:styleId="Rimandonotaapidipagina">
    <w:name w:val="footnote reference"/>
    <w:basedOn w:val="Carpredefinitoparagrafo"/>
    <w:rsid w:val="003A0799"/>
    <w:rPr>
      <w:rFonts w:ascii="Arial" w:hAnsi="Arial"/>
      <w:sz w:val="16"/>
      <w:vertAlign w:val="superscript"/>
    </w:rPr>
  </w:style>
  <w:style w:type="table" w:styleId="Grigliatabella">
    <w:name w:val="Table Grid"/>
    <w:basedOn w:val="Tabellanormale"/>
    <w:rsid w:val="005C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">
    <w:name w:val="Tabella"/>
    <w:basedOn w:val="Tabellanormale"/>
    <w:rsid w:val="00A7112A"/>
    <w:pPr>
      <w:spacing w:before="60" w:after="60"/>
    </w:pPr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rPr>
        <w:rFonts w:ascii="Arial" w:hAnsi="Arial"/>
        <w:sz w:val="18"/>
      </w:rPr>
    </w:tblStylePr>
    <w:tblStylePr w:type="band2Horz">
      <w:rPr>
        <w:rFonts w:ascii="Arial" w:hAnsi="Arial"/>
        <w:sz w:val="18"/>
      </w:rPr>
    </w:tblStylePr>
  </w:style>
  <w:style w:type="numbering" w:styleId="111111">
    <w:name w:val="Outline List 2"/>
    <w:basedOn w:val="Nessunelenco"/>
    <w:semiHidden/>
    <w:rsid w:val="00BE40D7"/>
    <w:pPr>
      <w:numPr>
        <w:numId w:val="13"/>
      </w:numPr>
    </w:pPr>
  </w:style>
  <w:style w:type="numbering" w:styleId="1ai">
    <w:name w:val="Outline List 1"/>
    <w:basedOn w:val="Nessunelenco"/>
    <w:semiHidden/>
    <w:rsid w:val="00BE40D7"/>
    <w:pPr>
      <w:numPr>
        <w:numId w:val="14"/>
      </w:numPr>
    </w:pPr>
  </w:style>
  <w:style w:type="character" w:styleId="AcronimoHTML">
    <w:name w:val="HTML Acronym"/>
    <w:basedOn w:val="Carpredefinitoparagrafo"/>
    <w:semiHidden/>
    <w:rsid w:val="00BE40D7"/>
  </w:style>
  <w:style w:type="numbering" w:styleId="ArticoloSezione">
    <w:name w:val="Outline List 3"/>
    <w:basedOn w:val="Nessunelenco"/>
    <w:semiHidden/>
    <w:rsid w:val="00BE40D7"/>
    <w:pPr>
      <w:numPr>
        <w:numId w:val="15"/>
      </w:numPr>
    </w:pPr>
  </w:style>
  <w:style w:type="character" w:styleId="CitazioneHTML">
    <w:name w:val="HTML Cite"/>
    <w:basedOn w:val="Carpredefinitoparagrafo"/>
    <w:semiHidden/>
    <w:rsid w:val="00BE40D7"/>
    <w:rPr>
      <w:i/>
      <w:iCs/>
    </w:rPr>
  </w:style>
  <w:style w:type="character" w:styleId="CodiceHTML">
    <w:name w:val="HTML Code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semiHidden/>
    <w:rsid w:val="00BE40D7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BE40D7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BE40D7"/>
    <w:pPr>
      <w:spacing w:after="120"/>
    </w:pPr>
  </w:style>
  <w:style w:type="paragraph" w:styleId="Corpodeltesto2">
    <w:name w:val="Body Text 2"/>
    <w:basedOn w:val="Normale"/>
    <w:semiHidden/>
    <w:rsid w:val="00BE40D7"/>
    <w:pPr>
      <w:spacing w:after="120" w:line="480" w:lineRule="auto"/>
    </w:pPr>
  </w:style>
  <w:style w:type="paragraph" w:styleId="Corpodeltesto3">
    <w:name w:val="Body Text 3"/>
    <w:basedOn w:val="Normale"/>
    <w:semiHidden/>
    <w:rsid w:val="00BE40D7"/>
    <w:pPr>
      <w:spacing w:after="120"/>
    </w:pPr>
    <w:rPr>
      <w:sz w:val="16"/>
      <w:szCs w:val="16"/>
    </w:rPr>
  </w:style>
  <w:style w:type="paragraph" w:styleId="Data">
    <w:name w:val="Date"/>
    <w:basedOn w:val="Normale"/>
    <w:next w:val="Normale"/>
    <w:semiHidden/>
    <w:rsid w:val="00BE40D7"/>
  </w:style>
  <w:style w:type="character" w:styleId="DefinizioneHTML">
    <w:name w:val="HTML Definition"/>
    <w:basedOn w:val="Carpredefinitoparagrafo"/>
    <w:semiHidden/>
    <w:rsid w:val="00BE40D7"/>
    <w:rPr>
      <w:i/>
      <w:iCs/>
    </w:rPr>
  </w:style>
  <w:style w:type="paragraph" w:styleId="Elenco">
    <w:name w:val="List"/>
    <w:basedOn w:val="Normale"/>
    <w:semiHidden/>
    <w:rsid w:val="00BE40D7"/>
    <w:pPr>
      <w:ind w:left="283" w:hanging="283"/>
    </w:pPr>
  </w:style>
  <w:style w:type="paragraph" w:styleId="Elenco2">
    <w:name w:val="List 2"/>
    <w:basedOn w:val="Normale"/>
    <w:semiHidden/>
    <w:rsid w:val="00BE40D7"/>
    <w:pPr>
      <w:ind w:left="566" w:hanging="283"/>
    </w:pPr>
  </w:style>
  <w:style w:type="paragraph" w:styleId="Elenco3">
    <w:name w:val="List 3"/>
    <w:basedOn w:val="Normale"/>
    <w:semiHidden/>
    <w:rsid w:val="00BE40D7"/>
    <w:pPr>
      <w:ind w:left="849" w:hanging="283"/>
    </w:pPr>
  </w:style>
  <w:style w:type="paragraph" w:styleId="Elenco4">
    <w:name w:val="List 4"/>
    <w:basedOn w:val="Normale"/>
    <w:semiHidden/>
    <w:rsid w:val="00BE40D7"/>
    <w:pPr>
      <w:ind w:left="1132" w:hanging="283"/>
    </w:pPr>
  </w:style>
  <w:style w:type="paragraph" w:styleId="Elenco5">
    <w:name w:val="List 5"/>
    <w:basedOn w:val="Normale"/>
    <w:semiHidden/>
    <w:rsid w:val="00BE40D7"/>
    <w:pPr>
      <w:ind w:left="1415" w:hanging="283"/>
    </w:pPr>
  </w:style>
  <w:style w:type="paragraph" w:styleId="Elencocontinua">
    <w:name w:val="List Continue"/>
    <w:basedOn w:val="Normale"/>
    <w:semiHidden/>
    <w:rsid w:val="00BE40D7"/>
    <w:pPr>
      <w:spacing w:after="120"/>
      <w:ind w:left="283"/>
    </w:pPr>
  </w:style>
  <w:style w:type="paragraph" w:styleId="Elencocontinua2">
    <w:name w:val="List Continue 2"/>
    <w:basedOn w:val="Normale"/>
    <w:semiHidden/>
    <w:rsid w:val="00BE40D7"/>
    <w:pPr>
      <w:spacing w:after="120"/>
      <w:ind w:left="566"/>
    </w:pPr>
  </w:style>
  <w:style w:type="paragraph" w:styleId="Elencocontinua3">
    <w:name w:val="List Continue 3"/>
    <w:basedOn w:val="Normale"/>
    <w:semiHidden/>
    <w:rsid w:val="00BE40D7"/>
    <w:pPr>
      <w:spacing w:after="120"/>
      <w:ind w:left="849"/>
    </w:pPr>
  </w:style>
  <w:style w:type="paragraph" w:styleId="Elencocontinua4">
    <w:name w:val="List Continue 4"/>
    <w:basedOn w:val="Normale"/>
    <w:semiHidden/>
    <w:rsid w:val="00BE40D7"/>
    <w:pPr>
      <w:spacing w:after="120"/>
      <w:ind w:left="1132"/>
    </w:pPr>
  </w:style>
  <w:style w:type="paragraph" w:styleId="Elencocontinua5">
    <w:name w:val="List Continue 5"/>
    <w:basedOn w:val="Normale"/>
    <w:semiHidden/>
    <w:rsid w:val="00BE40D7"/>
    <w:pPr>
      <w:spacing w:after="120"/>
      <w:ind w:left="1415"/>
    </w:pPr>
  </w:style>
  <w:style w:type="paragraph" w:customStyle="1" w:styleId="EmptyLayoutCell">
    <w:name w:val="EmptyLayoutCell"/>
    <w:basedOn w:val="Normale"/>
    <w:rsid w:val="00A3758D"/>
    <w:rPr>
      <w:sz w:val="2"/>
    </w:rPr>
  </w:style>
  <w:style w:type="paragraph" w:styleId="Testofumetto">
    <w:name w:val="Balloon Text"/>
    <w:basedOn w:val="Normale"/>
    <w:link w:val="TestofumettoCarattere"/>
    <w:rsid w:val="002556AF"/>
    <w:rPr>
      <w:rFonts w:ascii="Tahoma" w:hAnsi="Tahoma" w:cs="Tahoma"/>
      <w:sz w:val="16"/>
      <w:szCs w:val="16"/>
    </w:rPr>
  </w:style>
  <w:style w:type="character" w:styleId="EsempioHTML">
    <w:name w:val="HTML Sample"/>
    <w:basedOn w:val="Carpredefinitoparagrafo"/>
    <w:semiHidden/>
    <w:rsid w:val="00BE40D7"/>
    <w:rPr>
      <w:rFonts w:ascii="Courier New" w:hAnsi="Courier New" w:cs="Courier New"/>
    </w:rPr>
  </w:style>
  <w:style w:type="paragraph" w:styleId="Firma">
    <w:name w:val="Signature"/>
    <w:basedOn w:val="Normale"/>
    <w:semiHidden/>
    <w:rsid w:val="00BE40D7"/>
    <w:pPr>
      <w:ind w:left="4252"/>
    </w:pPr>
  </w:style>
  <w:style w:type="paragraph" w:styleId="Firmadipostaelettronica">
    <w:name w:val="E-mail Signature"/>
    <w:basedOn w:val="Normale"/>
    <w:semiHidden/>
    <w:rsid w:val="00BE40D7"/>
  </w:style>
  <w:style w:type="paragraph" w:styleId="Formuladiapertura">
    <w:name w:val="Salutation"/>
    <w:basedOn w:val="Normale"/>
    <w:next w:val="Normale"/>
    <w:semiHidden/>
    <w:rsid w:val="00BE40D7"/>
  </w:style>
  <w:style w:type="paragraph" w:styleId="Formuladichiusura">
    <w:name w:val="Closing"/>
    <w:basedOn w:val="Normale"/>
    <w:semiHidden/>
    <w:rsid w:val="00BE40D7"/>
    <w:pPr>
      <w:ind w:left="4252"/>
    </w:pPr>
  </w:style>
  <w:style w:type="paragraph" w:styleId="Indirizzodestinatario">
    <w:name w:val="envelope address"/>
    <w:basedOn w:val="Normale"/>
    <w:semiHidden/>
    <w:rsid w:val="00BE40D7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IndirizzoHTML">
    <w:name w:val="HTML Address"/>
    <w:basedOn w:val="Normale"/>
    <w:semiHidden/>
    <w:rsid w:val="00BE40D7"/>
    <w:rPr>
      <w:i/>
      <w:iCs/>
    </w:rPr>
  </w:style>
  <w:style w:type="paragraph" w:styleId="Indirizzomittente">
    <w:name w:val="envelope return"/>
    <w:basedOn w:val="Normale"/>
    <w:semiHidden/>
    <w:rsid w:val="00BE40D7"/>
    <w:rPr>
      <w:rFonts w:ascii="Arial" w:hAnsi="Arial" w:cs="Arial"/>
    </w:rPr>
  </w:style>
  <w:style w:type="paragraph" w:styleId="Intestazionemessaggio">
    <w:name w:val="Message Header"/>
    <w:basedOn w:val="Normale"/>
    <w:semiHidden/>
    <w:rsid w:val="00BE40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Intestazionenota">
    <w:name w:val="Note Heading"/>
    <w:basedOn w:val="Normale"/>
    <w:next w:val="Normale"/>
    <w:semiHidden/>
    <w:rsid w:val="00BE40D7"/>
  </w:style>
  <w:style w:type="character" w:styleId="MacchinadascrivereHTML">
    <w:name w:val="HTML Typewriter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rsid w:val="00BE40D7"/>
  </w:style>
  <w:style w:type="paragraph" w:styleId="Numeroelenco">
    <w:name w:val="List Number"/>
    <w:basedOn w:val="Normale"/>
    <w:semiHidden/>
    <w:rsid w:val="00BE40D7"/>
    <w:pPr>
      <w:numPr>
        <w:numId w:val="3"/>
      </w:numPr>
    </w:pPr>
  </w:style>
  <w:style w:type="paragraph" w:styleId="Numeroelenco2">
    <w:name w:val="List Number 2"/>
    <w:basedOn w:val="Normale"/>
    <w:semiHidden/>
    <w:rsid w:val="00BE40D7"/>
    <w:pPr>
      <w:numPr>
        <w:numId w:val="4"/>
      </w:numPr>
    </w:pPr>
  </w:style>
  <w:style w:type="paragraph" w:styleId="Numeroelenco3">
    <w:name w:val="List Number 3"/>
    <w:basedOn w:val="Normale"/>
    <w:semiHidden/>
    <w:rsid w:val="00BE40D7"/>
    <w:pPr>
      <w:numPr>
        <w:numId w:val="5"/>
      </w:numPr>
    </w:pPr>
  </w:style>
  <w:style w:type="paragraph" w:styleId="Numeroelenco4">
    <w:name w:val="List Number 4"/>
    <w:basedOn w:val="Normale"/>
    <w:semiHidden/>
    <w:rsid w:val="00BE40D7"/>
    <w:pPr>
      <w:numPr>
        <w:numId w:val="6"/>
      </w:numPr>
    </w:pPr>
  </w:style>
  <w:style w:type="paragraph" w:styleId="Numeroelenco5">
    <w:name w:val="List Number 5"/>
    <w:basedOn w:val="Normale"/>
    <w:semiHidden/>
    <w:rsid w:val="00BE40D7"/>
    <w:pPr>
      <w:numPr>
        <w:numId w:val="7"/>
      </w:numPr>
    </w:pPr>
  </w:style>
  <w:style w:type="character" w:styleId="Numeropagina">
    <w:name w:val="page number"/>
    <w:basedOn w:val="Carpredefinitoparagrafo"/>
    <w:semiHidden/>
    <w:rsid w:val="00BE40D7"/>
  </w:style>
  <w:style w:type="character" w:styleId="Numeroriga">
    <w:name w:val="line number"/>
    <w:basedOn w:val="Carpredefinitoparagrafo"/>
    <w:semiHidden/>
    <w:rsid w:val="00BE40D7"/>
  </w:style>
  <w:style w:type="paragraph" w:styleId="PreformattatoHTML">
    <w:name w:val="HTML Preformatted"/>
    <w:basedOn w:val="Normale"/>
    <w:semiHidden/>
    <w:rsid w:val="00BE40D7"/>
    <w:rPr>
      <w:rFonts w:ascii="Courier New" w:hAnsi="Courier New" w:cs="Courier New"/>
    </w:rPr>
  </w:style>
  <w:style w:type="paragraph" w:styleId="Primorientrocorpodeltesto">
    <w:name w:val="Body Text First Indent"/>
    <w:basedOn w:val="Corpodeltesto"/>
    <w:semiHidden/>
    <w:rsid w:val="00BE40D7"/>
    <w:pPr>
      <w:ind w:firstLine="210"/>
    </w:pPr>
  </w:style>
  <w:style w:type="paragraph" w:styleId="Rientrocorpodeltesto">
    <w:name w:val="Body Text Indent"/>
    <w:basedOn w:val="Normale"/>
    <w:semiHidden/>
    <w:rsid w:val="00BE40D7"/>
    <w:pPr>
      <w:spacing w:after="120"/>
      <w:ind w:left="283"/>
    </w:pPr>
  </w:style>
  <w:style w:type="paragraph" w:styleId="Primorientrocorpodeltesto2">
    <w:name w:val="Body Text First Indent 2"/>
    <w:basedOn w:val="Rientrocorpodeltesto"/>
    <w:semiHidden/>
    <w:rsid w:val="00BE40D7"/>
    <w:pPr>
      <w:ind w:firstLine="210"/>
    </w:pPr>
  </w:style>
  <w:style w:type="paragraph" w:styleId="Puntoelenco">
    <w:name w:val="List Bullet"/>
    <w:basedOn w:val="Normale"/>
    <w:semiHidden/>
    <w:rsid w:val="00BE40D7"/>
    <w:pPr>
      <w:numPr>
        <w:numId w:val="8"/>
      </w:numPr>
    </w:pPr>
  </w:style>
  <w:style w:type="paragraph" w:styleId="Puntoelenco2">
    <w:name w:val="List Bullet 2"/>
    <w:basedOn w:val="Normale"/>
    <w:semiHidden/>
    <w:rsid w:val="00BE40D7"/>
    <w:pPr>
      <w:numPr>
        <w:numId w:val="9"/>
      </w:numPr>
    </w:pPr>
  </w:style>
  <w:style w:type="paragraph" w:styleId="Puntoelenco3">
    <w:name w:val="List Bullet 3"/>
    <w:basedOn w:val="Normale"/>
    <w:semiHidden/>
    <w:rsid w:val="00BE40D7"/>
    <w:pPr>
      <w:numPr>
        <w:numId w:val="10"/>
      </w:numPr>
    </w:pPr>
  </w:style>
  <w:style w:type="paragraph" w:styleId="Puntoelenco4">
    <w:name w:val="List Bullet 4"/>
    <w:basedOn w:val="Normale"/>
    <w:semiHidden/>
    <w:rsid w:val="00BE40D7"/>
    <w:pPr>
      <w:numPr>
        <w:numId w:val="11"/>
      </w:numPr>
    </w:pPr>
  </w:style>
  <w:style w:type="paragraph" w:styleId="Puntoelenco5">
    <w:name w:val="List Bullet 5"/>
    <w:basedOn w:val="Normale"/>
    <w:semiHidden/>
    <w:rsid w:val="00BE40D7"/>
    <w:pPr>
      <w:numPr>
        <w:numId w:val="12"/>
      </w:numPr>
    </w:pPr>
  </w:style>
  <w:style w:type="paragraph" w:styleId="Rientrocorpodeltesto2">
    <w:name w:val="Body Text Indent 2"/>
    <w:basedOn w:val="Normale"/>
    <w:semiHidden/>
    <w:rsid w:val="00BE40D7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semiHidden/>
    <w:rsid w:val="00BE40D7"/>
    <w:pPr>
      <w:spacing w:after="120"/>
      <w:ind w:left="283"/>
    </w:pPr>
    <w:rPr>
      <w:sz w:val="16"/>
      <w:szCs w:val="16"/>
    </w:rPr>
  </w:style>
  <w:style w:type="paragraph" w:styleId="Rientronormale">
    <w:name w:val="Normal Indent"/>
    <w:basedOn w:val="Normale"/>
    <w:semiHidden/>
    <w:rsid w:val="00BE40D7"/>
    <w:pPr>
      <w:ind w:left="708"/>
    </w:pPr>
  </w:style>
  <w:style w:type="paragraph" w:styleId="Sommario1">
    <w:name w:val="toc 1"/>
    <w:basedOn w:val="Base"/>
    <w:next w:val="Normale"/>
    <w:autoRedefine/>
    <w:semiHidden/>
    <w:rsid w:val="00A87337"/>
    <w:pPr>
      <w:tabs>
        <w:tab w:val="left" w:pos="567"/>
        <w:tab w:val="right" w:leader="dot" w:pos="9061"/>
      </w:tabs>
      <w:spacing w:before="100"/>
      <w:ind w:left="567" w:hanging="567"/>
    </w:pPr>
    <w:rPr>
      <w:b/>
      <w:caps/>
    </w:rPr>
  </w:style>
  <w:style w:type="paragraph" w:styleId="Sommario2">
    <w:name w:val="toc 2"/>
    <w:basedOn w:val="Base"/>
    <w:next w:val="Normale"/>
    <w:autoRedefine/>
    <w:semiHidden/>
    <w:rsid w:val="00A87337"/>
    <w:pPr>
      <w:tabs>
        <w:tab w:val="left" w:pos="1134"/>
        <w:tab w:val="right" w:leader="dot" w:pos="9061"/>
      </w:tabs>
      <w:spacing w:before="80"/>
      <w:ind w:left="1134" w:hanging="567"/>
    </w:pPr>
    <w:rPr>
      <w:caps/>
    </w:rPr>
  </w:style>
  <w:style w:type="paragraph" w:styleId="Sommario3">
    <w:name w:val="toc 3"/>
    <w:basedOn w:val="Base"/>
    <w:next w:val="Normale"/>
    <w:autoRedefine/>
    <w:semiHidden/>
    <w:rsid w:val="00A87337"/>
    <w:pPr>
      <w:tabs>
        <w:tab w:val="left" w:pos="1134"/>
        <w:tab w:val="right" w:leader="dot" w:pos="9060"/>
      </w:tabs>
      <w:spacing w:before="60"/>
      <w:ind w:left="992" w:hanging="425"/>
    </w:pPr>
  </w:style>
  <w:style w:type="paragraph" w:styleId="Sommario4">
    <w:name w:val="toc 4"/>
    <w:basedOn w:val="Normale"/>
    <w:next w:val="Normale"/>
    <w:autoRedefine/>
    <w:semiHidden/>
    <w:rsid w:val="00A87337"/>
    <w:pPr>
      <w:tabs>
        <w:tab w:val="left" w:pos="2410"/>
        <w:tab w:val="right" w:leader="dot" w:pos="9060"/>
      </w:tabs>
      <w:spacing w:before="40"/>
      <w:ind w:left="2410" w:hanging="1276"/>
    </w:pPr>
    <w:rPr>
      <w:rFonts w:ascii="Arial" w:hAnsi="Arial"/>
      <w:i/>
    </w:rPr>
  </w:style>
  <w:style w:type="paragraph" w:styleId="Sommario5">
    <w:name w:val="toc 5"/>
    <w:basedOn w:val="Normale"/>
    <w:next w:val="Normale"/>
    <w:autoRedefine/>
    <w:semiHidden/>
    <w:rsid w:val="00601302"/>
    <w:pPr>
      <w:ind w:left="1134"/>
    </w:pPr>
    <w:rPr>
      <w:rFonts w:ascii="Garamond" w:hAnsi="Garamond"/>
      <w:i/>
      <w:sz w:val="22"/>
    </w:rPr>
  </w:style>
  <w:style w:type="paragraph" w:styleId="Sommario6">
    <w:name w:val="toc 6"/>
    <w:basedOn w:val="Normale"/>
    <w:next w:val="Normale"/>
    <w:autoRedefine/>
    <w:semiHidden/>
    <w:rsid w:val="001A35E8"/>
    <w:pPr>
      <w:ind w:left="1200"/>
    </w:pPr>
    <w:rPr>
      <w:sz w:val="22"/>
    </w:rPr>
  </w:style>
  <w:style w:type="paragraph" w:styleId="Sottotitolo">
    <w:name w:val="Subtitle"/>
    <w:basedOn w:val="Normale"/>
    <w:qFormat/>
    <w:rsid w:val="00BE40D7"/>
    <w:pPr>
      <w:spacing w:after="60"/>
      <w:jc w:val="center"/>
      <w:outlineLvl w:val="1"/>
    </w:pPr>
    <w:rPr>
      <w:rFonts w:ascii="Arial" w:hAnsi="Arial" w:cs="Arial"/>
    </w:rPr>
  </w:style>
  <w:style w:type="table" w:styleId="Tabellaacolori1">
    <w:name w:val="Table Colorful 1"/>
    <w:basedOn w:val="Tabellanormale"/>
    <w:semiHidden/>
    <w:rsid w:val="00BE40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BE40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BE40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BE40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BE40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BE40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BE40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BE40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BE40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BE40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BE40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BE40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BE40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ffetti3D1">
    <w:name w:val="Table 3D effects 1"/>
    <w:basedOn w:val="Tabellanormale"/>
    <w:semiHidden/>
    <w:rsid w:val="00BE40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BE40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BE40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legante">
    <w:name w:val="Table Elegant"/>
    <w:basedOn w:val="Tabellanormale"/>
    <w:semiHidden/>
    <w:rsid w:val="00BE40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BE40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BE40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BE40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gliatabella1">
    <w:name w:val="Table Grid 1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BE40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BE40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BE40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BE40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BE40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semiHidden/>
    <w:rsid w:val="00BE40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BE40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tema">
    <w:name w:val="Table Theme"/>
    <w:basedOn w:val="Tabellanormale"/>
    <w:semiHidden/>
    <w:rsid w:val="00BE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semiHidden/>
    <w:rsid w:val="00BE40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BE40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BE40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astieraHTML">
    <w:name w:val="HTML Keyboard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Testodelblocco">
    <w:name w:val="Block Text"/>
    <w:basedOn w:val="Normale"/>
    <w:rsid w:val="00BE40D7"/>
    <w:pPr>
      <w:spacing w:after="120"/>
      <w:ind w:left="1440" w:right="1440"/>
    </w:pPr>
  </w:style>
  <w:style w:type="paragraph" w:styleId="Testonormale">
    <w:name w:val="Plain Text"/>
    <w:basedOn w:val="Normale"/>
    <w:semiHidden/>
    <w:rsid w:val="00BE40D7"/>
    <w:rPr>
      <w:rFonts w:ascii="Courier New" w:hAnsi="Courier New" w:cs="Courier New"/>
    </w:rPr>
  </w:style>
  <w:style w:type="paragraph" w:styleId="Titolo">
    <w:name w:val="Title"/>
    <w:basedOn w:val="Normale"/>
    <w:qFormat/>
    <w:rsid w:val="00BE40D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ileHTML">
    <w:name w:val="HTML Variable"/>
    <w:basedOn w:val="Carpredefinitoparagrafo"/>
    <w:semiHidden/>
    <w:rsid w:val="00BE40D7"/>
    <w:rPr>
      <w:i/>
      <w:iCs/>
    </w:rPr>
  </w:style>
  <w:style w:type="paragraph" w:styleId="Indice1">
    <w:name w:val="index 1"/>
    <w:basedOn w:val="Normale"/>
    <w:next w:val="Normale"/>
    <w:autoRedefine/>
    <w:semiHidden/>
    <w:rsid w:val="00BE40D7"/>
    <w:pPr>
      <w:ind w:left="240" w:hanging="240"/>
    </w:pPr>
  </w:style>
  <w:style w:type="character" w:customStyle="1" w:styleId="BaseCarattere">
    <w:name w:val="Base Carattere"/>
    <w:basedOn w:val="Carpredefinitoparagrafo"/>
    <w:link w:val="Base"/>
    <w:semiHidden/>
    <w:rsid w:val="00EA6D9B"/>
    <w:rPr>
      <w:rFonts w:ascii="Arial" w:hAnsi="Arial"/>
      <w:szCs w:val="24"/>
      <w:lang w:val="it-IT" w:eastAsia="it-IT" w:bidi="ar-SA"/>
    </w:rPr>
  </w:style>
  <w:style w:type="paragraph" w:customStyle="1" w:styleId="IntestazioneInfoLabel">
    <w:name w:val="IntestazioneInfoLabel"/>
    <w:basedOn w:val="Intestazione"/>
    <w:rsid w:val="009E1DC4"/>
    <w:pPr>
      <w:spacing w:before="40" w:after="40"/>
    </w:pPr>
    <w:rPr>
      <w:sz w:val="16"/>
    </w:rPr>
  </w:style>
  <w:style w:type="paragraph" w:customStyle="1" w:styleId="IntestazioneInfoDato">
    <w:name w:val="IntestazioneInfoDato"/>
    <w:basedOn w:val="IntestazioneInfoLabel"/>
    <w:rsid w:val="009E18FA"/>
    <w:rPr>
      <w:b w:val="0"/>
    </w:rPr>
  </w:style>
  <w:style w:type="paragraph" w:styleId="Sommario7">
    <w:name w:val="toc 7"/>
    <w:basedOn w:val="Normale"/>
    <w:next w:val="Normale"/>
    <w:autoRedefine/>
    <w:semiHidden/>
    <w:rsid w:val="001A35E8"/>
    <w:pPr>
      <w:ind w:left="1440"/>
    </w:pPr>
  </w:style>
  <w:style w:type="paragraph" w:styleId="Sommario8">
    <w:name w:val="toc 8"/>
    <w:basedOn w:val="Normale"/>
    <w:next w:val="Normale"/>
    <w:autoRedefine/>
    <w:semiHidden/>
    <w:rsid w:val="001A35E8"/>
    <w:pPr>
      <w:ind w:left="1680"/>
    </w:pPr>
  </w:style>
  <w:style w:type="paragraph" w:styleId="Sommario9">
    <w:name w:val="toc 9"/>
    <w:basedOn w:val="Normale"/>
    <w:next w:val="Normale"/>
    <w:autoRedefine/>
    <w:semiHidden/>
    <w:rsid w:val="001A35E8"/>
    <w:pPr>
      <w:ind w:left="1920"/>
    </w:pPr>
  </w:style>
  <w:style w:type="paragraph" w:customStyle="1" w:styleId="IntestazioneTitolo">
    <w:name w:val="IntestazioneTitolo"/>
    <w:basedOn w:val="Intestazione"/>
    <w:rsid w:val="00904E61"/>
    <w:pPr>
      <w:tabs>
        <w:tab w:val="clear" w:pos="4819"/>
        <w:tab w:val="clear" w:pos="9638"/>
      </w:tabs>
    </w:pPr>
  </w:style>
  <w:style w:type="character" w:customStyle="1" w:styleId="Revisione1">
    <w:name w:val="Revisione1"/>
    <w:basedOn w:val="Carpredefinitoparagrafo"/>
    <w:rsid w:val="007A0BA2"/>
    <w:rPr>
      <w:rFonts w:ascii="Arial" w:hAnsi="Arial"/>
      <w:b/>
      <w:i/>
      <w:sz w:val="18"/>
      <w:bdr w:val="none" w:sz="0" w:space="0" w:color="auto"/>
      <w:shd w:val="clear" w:color="auto" w:fill="D9D9D9"/>
    </w:rPr>
  </w:style>
  <w:style w:type="character" w:customStyle="1" w:styleId="TestofumettoCarattere">
    <w:name w:val="Testo fumetto Carattere"/>
    <w:basedOn w:val="Carpredefinitoparagrafo"/>
    <w:link w:val="Testofumetto"/>
    <w:rsid w:val="002556A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EF4EE5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C350A"/>
    <w:rPr>
      <w:rFonts w:ascii="Arial" w:hAnsi="Arial"/>
      <w:b/>
      <w:caps/>
      <w:szCs w:val="24"/>
    </w:rPr>
  </w:style>
  <w:style w:type="paragraph" w:styleId="Revisione">
    <w:name w:val="Revision"/>
    <w:hidden/>
    <w:uiPriority w:val="99"/>
    <w:semiHidden/>
    <w:rsid w:val="00B76430"/>
    <w:rPr>
      <w:lang w:val="en-US" w:eastAsia="en-US"/>
    </w:rPr>
  </w:style>
  <w:style w:type="paragraph" w:customStyle="1" w:styleId="Default">
    <w:name w:val="Default"/>
    <w:rsid w:val="00947EE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00testo">
    <w:name w:val="00 testo"/>
    <w:basedOn w:val="NormaleWeb"/>
    <w:qFormat/>
    <w:rsid w:val="000674EE"/>
    <w:pPr>
      <w:shd w:val="clear" w:color="auto" w:fill="FFFFFF"/>
      <w:spacing w:after="120" w:line="360" w:lineRule="auto"/>
      <w:jc w:val="both"/>
    </w:pPr>
    <w:rPr>
      <w:rFonts w:ascii="Garamond" w:hAnsi="Garamond" w:cs="Arial"/>
      <w:sz w:val="22"/>
      <w:szCs w:val="22"/>
    </w:rPr>
  </w:style>
  <w:style w:type="paragraph" w:customStyle="1" w:styleId="00elencotratto">
    <w:name w:val="00 elenco tratto"/>
    <w:basedOn w:val="Testodelblocco"/>
    <w:qFormat/>
    <w:rsid w:val="00641AA1"/>
    <w:pPr>
      <w:numPr>
        <w:numId w:val="26"/>
      </w:numPr>
      <w:spacing w:before="100" w:after="100" w:line="312" w:lineRule="auto"/>
      <w:ind w:right="0"/>
      <w:jc w:val="both"/>
    </w:pPr>
    <w:rPr>
      <w:rFonts w:ascii="Garamond" w:hAnsi="Garamond" w:cs="Arial"/>
      <w:sz w:val="22"/>
      <w:szCs w:val="22"/>
      <w:lang w:bidi="it-IT"/>
    </w:rPr>
  </w:style>
  <w:style w:type="paragraph" w:customStyle="1" w:styleId="00elencopunto">
    <w:name w:val="00 elenco punto"/>
    <w:basedOn w:val="Testodelblocco"/>
    <w:qFormat/>
    <w:rsid w:val="00FC1166"/>
    <w:pPr>
      <w:numPr>
        <w:numId w:val="42"/>
      </w:numPr>
      <w:spacing w:before="120" w:line="312" w:lineRule="auto"/>
      <w:ind w:left="993" w:right="-286" w:hanging="284"/>
      <w:jc w:val="both"/>
    </w:pPr>
    <w:rPr>
      <w:rFonts w:ascii="Garamond" w:hAnsi="Garamond" w:cs="Arial"/>
      <w:sz w:val="22"/>
      <w:szCs w:val="22"/>
    </w:rPr>
  </w:style>
  <w:style w:type="paragraph" w:customStyle="1" w:styleId="00testotabella">
    <w:name w:val="00 testo tabella"/>
    <w:basedOn w:val="Normale"/>
    <w:qFormat/>
    <w:rsid w:val="00F82B23"/>
    <w:pPr>
      <w:ind w:left="113" w:right="113"/>
      <w:jc w:val="both"/>
    </w:pPr>
    <w:rPr>
      <w:rFonts w:ascii="Garamond" w:hAnsi="Garamond" w:cs="Arial"/>
      <w:bCs/>
      <w:lang w:bidi="it-IT"/>
    </w:rPr>
  </w:style>
  <w:style w:type="character" w:styleId="Rimandocommento">
    <w:name w:val="annotation reference"/>
    <w:basedOn w:val="Carpredefinitoparagrafo"/>
    <w:semiHidden/>
    <w:unhideWhenUsed/>
    <w:rsid w:val="00AF0B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F0B31"/>
  </w:style>
  <w:style w:type="character" w:customStyle="1" w:styleId="TestocommentoCarattere">
    <w:name w:val="Testo commento Carattere"/>
    <w:basedOn w:val="Carpredefinitoparagrafo"/>
    <w:link w:val="Testocommento"/>
    <w:rsid w:val="00AF0B31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F0B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F0B31"/>
    <w:rPr>
      <w:b/>
      <w:bCs/>
      <w:lang w:val="en-US" w:eastAsia="en-US"/>
    </w:rPr>
  </w:style>
  <w:style w:type="character" w:customStyle="1" w:styleId="ui-provider">
    <w:name w:val="ui-provider"/>
    <w:basedOn w:val="Carpredefinitoparagrafo"/>
    <w:rsid w:val="00F409A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5F1"/>
    <w:rPr>
      <w:rFonts w:ascii="Arial" w:hAnsi="Arial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Modelli%20pubblici\Modelli%20Office%20Italferr\Allegato%20a%20Procedura%20o%20Specific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1d6a5960-ca07-4423-a450-a14c13fed246">
      <Terms xmlns="http://schemas.microsoft.com/office/infopath/2007/PartnerControls"/>
    </lcf76f155ced4ddcb4097134ff3c332f>
    <Stato_x0020_elaborato xmlns="1d6a5960-ca07-4423-a450-a14c13fed246" xsi:nil="true"/>
    <Verificato xmlns="1d6a5960-ca07-4423-a450-a14c13fed246">false</Verifica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24" ma:contentTypeDescription="Creare un nuovo documento." ma:contentTypeScope="" ma:versionID="38d8db60ecdd4c80eb2648bd43078690">
  <xsd:schema xmlns:xsd="http://www.w3.org/2001/XMLSchema" xmlns:xs="http://www.w3.org/2001/XMLSchema" xmlns:p="http://schemas.microsoft.com/office/2006/metadata/properties" xmlns:ns2="1d6a5960-ca07-4423-a450-a14c13fed246" xmlns:ns3="7936fec0-31b0-44b6-8b3c-678a174bc13c" xmlns:ns4="b7957999-1fb1-4b94-a26e-175b0f633963" targetNamespace="http://schemas.microsoft.com/office/2006/metadata/properties" ma:root="true" ma:fieldsID="53cc0fca098cb3d7e3cd82ddb358e500" ns2:_="" ns3:_="" ns4:_="">
    <xsd:import namespace="1d6a5960-ca07-4423-a450-a14c13fed246"/>
    <xsd:import namespace="7936fec0-31b0-44b6-8b3c-678a174bc13c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Verificato" minOccurs="0"/>
                <xsd:element ref="ns2:Stato_x0020_elaborato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ificato" ma:index="19" nillable="true" ma:displayName="Verificato" ma:default="0" ma:internalName="Verificato">
      <xsd:simpleType>
        <xsd:restriction base="dms:Boolean"/>
      </xsd:simpleType>
    </xsd:element>
    <xsd:element name="Stato_x0020_elaborato" ma:index="20" nillable="true" ma:displayName="Stato elaborato" ma:indexed="true" ma:internalName="Stato_x0020_elaborato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7ab114-6e3b-4360-97ed-7673207270ba}" ma:internalName="TaxCatchAll" ma:readOnly="false" ma:showField="CatchAllData" ma:web="b7957999-1fb1-4b94-a26e-175b0f633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42A09-C83C-4945-BE4D-8D0CD82C4A2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1d6a5960-ca07-4423-a450-a14c13fed246"/>
  </ds:schemaRefs>
</ds:datastoreItem>
</file>

<file path=customXml/itemProps2.xml><?xml version="1.0" encoding="utf-8"?>
<ds:datastoreItem xmlns:ds="http://schemas.openxmlformats.org/officeDocument/2006/customXml" ds:itemID="{AC8C3F7F-94F5-4223-8493-3E105BD7A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82C89-99C2-4203-A409-EF0855C3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7936fec0-31b0-44b6-8b3c-678a174bc13c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E2F44-B843-4F33-9C55-6FB055C8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Procedura o Specifica</Template>
  <TotalTime>62</TotalTime>
  <Pages>4</Pages>
  <Words>904</Words>
  <Characters>6308</Characters>
  <Application>Microsoft Office Word</Application>
  <DocSecurity>0</DocSecurity>
  <Lines>170</Lines>
  <Paragraphs>92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Procedura o Specifica</vt:lpstr>
    </vt:vector>
  </TitlesOfParts>
  <Company>Italferr S.p.A.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Procedura o Specifica</dc:title>
  <dc:creator>TESORO MARCO</dc:creator>
  <cp:lastModifiedBy>Tesoro Marco</cp:lastModifiedBy>
  <cp:revision>16</cp:revision>
  <cp:lastPrinted>1900-12-31T23:00:00Z</cp:lastPrinted>
  <dcterms:created xsi:type="dcterms:W3CDTF">2026-02-20T11:13:00Z</dcterms:created>
  <dcterms:modified xsi:type="dcterms:W3CDTF">2026-04-13T09:43:00Z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2022-08-24T08:00:28Z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f550cdc4-69f4-45d1-b71c-7f8fdde93ec8</vt:lpwstr>
  </property>
  <property fmtid="{D5CDD505-2E9C-101B-9397-08002B2CF9AE}" pid="8" name="MSIP_Label_8a44a90e-04f7-4d21-b494-cfe49b26ce55_ContentBits">
    <vt:lpwstr>0</vt:lpwstr>
  </property>
  <property fmtid="{D5CDD505-2E9C-101B-9397-08002B2CF9AE}" pid="9" name="ContentTypeId">
    <vt:lpwstr>0x0101008A6D3DB03F26E849AEC2193C61159BFB</vt:lpwstr>
  </property>
  <property fmtid="{D5CDD505-2E9C-101B-9397-08002B2CF9AE}" pid="10" name="MediaServiceImageTags">
    <vt:lpwstr/>
  </property>
</Properties>
</file>